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9A7" w:rsidRPr="00471573" w:rsidRDefault="006119A7" w:rsidP="00471573">
      <w:pPr>
        <w:spacing w:line="360" w:lineRule="auto"/>
        <w:jc w:val="center"/>
        <w:rPr>
          <w:rFonts w:ascii="Tahoma" w:hAnsi="Tahoma" w:cs="Tahoma"/>
          <w:b/>
          <w:bCs/>
        </w:rPr>
      </w:pPr>
      <w:r w:rsidRPr="00471573">
        <w:rPr>
          <w:rFonts w:ascii="Tahoma" w:hAnsi="Tahoma" w:cs="Tahoma"/>
          <w:b/>
          <w:bCs/>
        </w:rPr>
        <w:t>ΜΑΪΟΣ Ζ΄!!</w:t>
      </w:r>
    </w:p>
    <w:p w:rsidR="006119A7" w:rsidRPr="00471573" w:rsidRDefault="006119A7" w:rsidP="00471573">
      <w:pPr>
        <w:spacing w:line="360" w:lineRule="auto"/>
        <w:jc w:val="center"/>
        <w:rPr>
          <w:rFonts w:ascii="Tahoma" w:hAnsi="Tahoma" w:cs="Tahoma"/>
          <w:b/>
          <w:bCs/>
        </w:rPr>
      </w:pPr>
      <w:r w:rsidRPr="00471573">
        <w:rPr>
          <w:rFonts w:ascii="Tahoma" w:hAnsi="Tahoma" w:cs="Tahoma"/>
          <w:b/>
          <w:bCs/>
        </w:rPr>
        <w:t>ΜΝΗΜΗ ΤΟΥ ΟΣΙΟΥ ΝΕΙΛΟΥ ΤΟΥ ΜΥΡΟΒΛΥΤΟΥ</w:t>
      </w:r>
    </w:p>
    <w:p w:rsidR="006119A7" w:rsidRPr="00471573" w:rsidRDefault="006119A7" w:rsidP="00471573">
      <w:pPr>
        <w:spacing w:line="360" w:lineRule="auto"/>
        <w:jc w:val="center"/>
        <w:rPr>
          <w:rFonts w:ascii="Tahoma" w:hAnsi="Tahoma" w:cs="Tahoma"/>
          <w:b/>
          <w:bCs/>
        </w:rPr>
      </w:pPr>
      <w:r w:rsidRPr="00471573">
        <w:rPr>
          <w:rFonts w:ascii="Tahoma" w:hAnsi="Tahoma" w:cs="Tahoma"/>
          <w:b/>
          <w:bCs/>
        </w:rPr>
        <w:t>ΑΚΟΛΟΥΘΙΑ</w:t>
      </w:r>
    </w:p>
    <w:p w:rsidR="006119A7" w:rsidRDefault="006119A7" w:rsidP="007B1561">
      <w:pPr>
        <w:spacing w:line="360" w:lineRule="auto"/>
        <w:jc w:val="center"/>
        <w:rPr>
          <w:rFonts w:ascii="Tahoma" w:hAnsi="Tahoma" w:cs="Tahoma"/>
          <w:b/>
          <w:bCs/>
          <w:noProof/>
          <w:lang w:eastAsia="el-GR"/>
        </w:rPr>
      </w:pPr>
      <w:r w:rsidRPr="00D50646">
        <w:rPr>
          <w:rFonts w:ascii="Tahoma" w:hAnsi="Tahoma" w:cs="Tahoma"/>
          <w:b/>
          <w:bCs/>
          <w:noProof/>
          <w:lang w:eastAsia="el-G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 - Εικόνα" o:spid="_x0000_i1025" type="#_x0000_t75" alt="OsiosNeilosMyroblitis02.jpg" style="width:203.25pt;height:243pt;visibility:visible">
            <v:imagedata r:id="rId6" o:title=""/>
          </v:shape>
        </w:pict>
      </w:r>
    </w:p>
    <w:p w:rsidR="006119A7" w:rsidRPr="00471573" w:rsidRDefault="006119A7" w:rsidP="007B1561">
      <w:pPr>
        <w:spacing w:line="360" w:lineRule="auto"/>
        <w:jc w:val="center"/>
        <w:rPr>
          <w:rFonts w:ascii="Tahoma" w:hAnsi="Tahoma" w:cs="Tahoma"/>
          <w:b/>
          <w:bCs/>
        </w:rPr>
      </w:pPr>
      <w:r w:rsidRPr="00471573">
        <w:rPr>
          <w:rFonts w:ascii="Tahoma" w:hAnsi="Tahoma" w:cs="Tahoma"/>
          <w:b/>
          <w:bCs/>
        </w:rPr>
        <w:t>ΜΙΚΡΟΣ ΕΣΠΕΡΙΝΟΣ</w:t>
      </w:r>
    </w:p>
    <w:p w:rsidR="006119A7" w:rsidRDefault="006119A7" w:rsidP="00334B34">
      <w:pPr>
        <w:spacing w:line="360" w:lineRule="auto"/>
        <w:jc w:val="both"/>
        <w:rPr>
          <w:rFonts w:ascii="Tahoma" w:hAnsi="Tahoma" w:cs="Tahoma"/>
          <w:lang w:val="en-US"/>
        </w:rPr>
      </w:pPr>
      <w:r w:rsidRPr="00334B34">
        <w:rPr>
          <w:rFonts w:ascii="Tahoma" w:hAnsi="Tahoma" w:cs="Tahoma"/>
        </w:rPr>
        <w:t>Εις το· Κύριε εκέκραξα, ιστώμεν στίχους δ’, και ψάλλομεν Στιχηρά Προσόμοια.</w:t>
      </w:r>
    </w:p>
    <w:p w:rsidR="006119A7" w:rsidRPr="00471573" w:rsidRDefault="006119A7" w:rsidP="00471573">
      <w:pPr>
        <w:spacing w:line="360" w:lineRule="auto"/>
        <w:jc w:val="center"/>
        <w:rPr>
          <w:rFonts w:ascii="Tahoma" w:hAnsi="Tahoma" w:cs="Tahoma"/>
          <w:b/>
          <w:bCs/>
        </w:rPr>
      </w:pPr>
      <w:r w:rsidRPr="00471573">
        <w:rPr>
          <w:rFonts w:ascii="Tahoma" w:hAnsi="Tahoma" w:cs="Tahoma"/>
          <w:b/>
          <w:bCs/>
        </w:rPr>
        <w:t>Ήχος α</w:t>
      </w:r>
      <w:r>
        <w:rPr>
          <w:rFonts w:ascii="Tahoma" w:hAnsi="Tahoma" w:cs="Tahoma"/>
          <w:b/>
          <w:bCs/>
          <w:lang w:val="en-US"/>
        </w:rPr>
        <w:t>’</w:t>
      </w:r>
      <w:r w:rsidRPr="00471573">
        <w:rPr>
          <w:rFonts w:ascii="Tahoma" w:hAnsi="Tahoma" w:cs="Tahoma"/>
          <w:b/>
          <w:bCs/>
        </w:rPr>
        <w:t xml:space="preserve"> . Πανεύφημοι Μάρτυρες.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Τον νουν ελλαμπόμενος φωτί, Νείλε αξιάγαστε, της Τρισηλίου Θεότητος, ναός γεγένησαι, καθαρός και θείος, του Αγίου Πνεύματος, εμφάσεις νοερώς εισδεχόμενος·</w:t>
      </w:r>
      <w:r w:rsidRPr="00471573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διο ικέτευε, δωρηθήναι ταις ψυχαίς ημών, την ειρήνην και το μέγα έλεος. (Δις)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Αγγέλους συλλήπτορας σοφέ, έχων δυναμούντάς σε, τα των δαιμόνων φαντάσματα, και πανουργεύματα, απεκρούσω Νείλε, την οδόν διήνυσας, την φέρουσαν προς θείαν</w:t>
      </w:r>
      <w:r w:rsidRPr="00471573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κατάπαυσιν· διο ικέτευε, δωρηθήναι ταις ψυχαίς ημών, την ειρήνην και το μέγα έλεος.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Ψυχής καθαρότητι πολλή, Νείλε οσιώτατε, τω καθαρώ εξομοίωσαι, Θεώ και κτίστη σου, και θυσία ζώσα, Αυτώ προσενήνεξε, ως φύλαξ των Αυτού διατάξεων· διο ικέτευε,</w:t>
      </w:r>
      <w:r w:rsidRPr="00471573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δωρηθήναι ταις ψυχαίς ημών, την ειρήνην και το μέγα έλεος.</w:t>
      </w:r>
    </w:p>
    <w:p w:rsidR="006119A7" w:rsidRPr="00471573" w:rsidRDefault="006119A7" w:rsidP="00471573">
      <w:pPr>
        <w:spacing w:line="360" w:lineRule="auto"/>
        <w:jc w:val="center"/>
        <w:rPr>
          <w:rFonts w:ascii="Tahoma" w:hAnsi="Tahoma" w:cs="Tahoma"/>
          <w:b/>
          <w:bCs/>
        </w:rPr>
      </w:pPr>
      <w:r w:rsidRPr="00471573">
        <w:rPr>
          <w:rFonts w:ascii="Tahoma" w:hAnsi="Tahoma" w:cs="Tahoma"/>
          <w:b/>
          <w:bCs/>
        </w:rPr>
        <w:t>Δόξα. Ήχος β’ 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Τον επί γης άγγελον, και εν ουρανοίς άνθρωπον Θεού, του κόσμου την ευκοσμίαν, την τρυφήν των αγαθών και των αρετών, των ασκητών το καύχημα, Νείλον τιμήσωμεν,</w:t>
      </w:r>
      <w:r w:rsidRPr="00471573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τον ημίν αναλάμψαντα σήμερον, δια της αποκαλύψεως των πλείστοις χρόνοις κεκρυμμένων ιερών αυτού οστών, και ευωδίας πληρώσαντα και ιάματα βλύζοντα, ως πάλαι</w:t>
      </w:r>
      <w:r w:rsidRPr="00471573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μύρα, και χειραγωγούντα διάγειν, εν οσιότητι και δικαιοσύνη.</w:t>
      </w:r>
    </w:p>
    <w:p w:rsidR="006119A7" w:rsidRPr="00471573" w:rsidRDefault="006119A7" w:rsidP="00471573">
      <w:pPr>
        <w:spacing w:line="360" w:lineRule="auto"/>
        <w:jc w:val="center"/>
        <w:rPr>
          <w:rFonts w:ascii="Tahoma" w:hAnsi="Tahoma" w:cs="Tahoma"/>
          <w:b/>
          <w:bCs/>
        </w:rPr>
      </w:pPr>
      <w:r w:rsidRPr="00471573">
        <w:rPr>
          <w:rFonts w:ascii="Tahoma" w:hAnsi="Tahoma" w:cs="Tahoma"/>
          <w:b/>
          <w:bCs/>
        </w:rPr>
        <w:t>Και νυν. Της Εορτής.</w:t>
      </w:r>
    </w:p>
    <w:p w:rsidR="006119A7" w:rsidRPr="00471573" w:rsidRDefault="006119A7" w:rsidP="00471573">
      <w:pPr>
        <w:spacing w:line="360" w:lineRule="auto"/>
        <w:jc w:val="center"/>
        <w:rPr>
          <w:rFonts w:ascii="Tahoma" w:hAnsi="Tahoma" w:cs="Tahoma"/>
          <w:b/>
          <w:bCs/>
        </w:rPr>
      </w:pPr>
      <w:r w:rsidRPr="00471573">
        <w:rPr>
          <w:rFonts w:ascii="Tahoma" w:hAnsi="Tahoma" w:cs="Tahoma"/>
          <w:b/>
          <w:bCs/>
        </w:rPr>
        <w:t>Εις τον Στίχον. Ήχος β</w:t>
      </w:r>
      <w:r>
        <w:rPr>
          <w:rFonts w:ascii="Tahoma" w:hAnsi="Tahoma" w:cs="Tahoma"/>
          <w:b/>
          <w:bCs/>
          <w:lang w:val="en-US"/>
        </w:rPr>
        <w:t>’</w:t>
      </w:r>
      <w:r w:rsidRPr="00471573">
        <w:rPr>
          <w:rFonts w:ascii="Tahoma" w:hAnsi="Tahoma" w:cs="Tahoma"/>
          <w:b/>
          <w:bCs/>
        </w:rPr>
        <w:t xml:space="preserve"> . Οίκος του Εφραθά.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Ύμνοις χρεωστικοίς, των ασκητών το κλέος, και πάντων λαμπαδούχον, πληθύς του Άθω δεύρο, τον Νείλον μεγαλύνομεν.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Στ.: Θαυμαστός ο Θεός εν τοις Αγίοις Αυτού· τοις Αγίοις τοις εν τη γη Αυτού εδόξασεν ο Κύριος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Πόνοις τον Ιησούν, εδόξασας διο σε, Νείλε αντιδοξάζει, εν θαύμασι ποικίλοις, και μύρων αναβλύσεσι.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Στ.: Τι ανταποδώσωμεν τω Κυρίω, περί πάντων ων ανταπέδωκεν ημίν;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Ψάλλατε εμμελώς, οι μονασταί του Άθω, επί τη μνήμη Νείλου, υμών λαμπρού φωστήρος, και ποδηγέτου σήμερον.</w:t>
      </w:r>
    </w:p>
    <w:p w:rsidR="006119A7" w:rsidRPr="00471573" w:rsidRDefault="006119A7" w:rsidP="00471573">
      <w:pPr>
        <w:spacing w:line="360" w:lineRule="auto"/>
        <w:jc w:val="center"/>
        <w:rPr>
          <w:rFonts w:ascii="Tahoma" w:hAnsi="Tahoma" w:cs="Tahoma"/>
          <w:b/>
          <w:bCs/>
        </w:rPr>
      </w:pPr>
      <w:r w:rsidRPr="00471573">
        <w:rPr>
          <w:rFonts w:ascii="Tahoma" w:hAnsi="Tahoma" w:cs="Tahoma"/>
          <w:b/>
          <w:bCs/>
        </w:rPr>
        <w:t>Δόξα. Ήχος α’ 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Αγάλλου εν Κυρίω η περιώνυμος Λαύρα του Οσίου Αθανασίου, η πάλαι μεν τον θείον Νείλον, εν ταις αγκάλαις αυτής αυξήσασα, παντοίαις χάρισιν αρετών κεκοσμημένον·</w:t>
      </w:r>
      <w:r w:rsidRPr="00471573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νυν δε ως θησαυρόν κεκρυμμένον, τα χαριτόπνοα τούτου λείψανα ευρούσα, πάσιν ορθοδόξοις την ακένωτον χάριν εχορήγησε· διο εορτήν ετήσιον τελούντες, την</w:t>
      </w:r>
      <w:r w:rsidRPr="00471573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χαρμόσυνον μνήμην αυτού, τοις νοητοίς άνθεσι στεφανώσωμεν, Χριστόν τον αναστάντα, και πάντας αναστήσαντα δοξάζοντες.</w:t>
      </w:r>
    </w:p>
    <w:p w:rsidR="006119A7" w:rsidRPr="00471573" w:rsidRDefault="006119A7" w:rsidP="00471573">
      <w:pPr>
        <w:spacing w:line="360" w:lineRule="auto"/>
        <w:jc w:val="center"/>
        <w:rPr>
          <w:rFonts w:ascii="Tahoma" w:hAnsi="Tahoma" w:cs="Tahoma"/>
          <w:b/>
          <w:bCs/>
        </w:rPr>
      </w:pPr>
      <w:r w:rsidRPr="00471573">
        <w:rPr>
          <w:rFonts w:ascii="Tahoma" w:hAnsi="Tahoma" w:cs="Tahoma"/>
          <w:b/>
          <w:bCs/>
        </w:rPr>
        <w:t>Και νυν. Της εορτής.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Νυν απολύεις. Τρισάγιον.</w:t>
      </w:r>
    </w:p>
    <w:p w:rsidR="006119A7" w:rsidRPr="00471573" w:rsidRDefault="006119A7" w:rsidP="00471573">
      <w:pPr>
        <w:spacing w:line="360" w:lineRule="auto"/>
        <w:jc w:val="center"/>
        <w:rPr>
          <w:rFonts w:ascii="Tahoma" w:hAnsi="Tahoma" w:cs="Tahoma"/>
          <w:b/>
          <w:bCs/>
        </w:rPr>
      </w:pPr>
      <w:r w:rsidRPr="00471573">
        <w:rPr>
          <w:rFonts w:ascii="Tahoma" w:hAnsi="Tahoma" w:cs="Tahoma"/>
          <w:b/>
          <w:bCs/>
        </w:rPr>
        <w:t>Απολυτίκιον. Ήχος α’ 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Βιώσας θεαρέστως εν τω Όρει του Άθωνος, προσευχαίς και νηστείαις τον Θεόν εθεράπευσας, ως σκεύος της χάριτος λαμπρόν, του Πνεύματος εδείχθης λειτουργός,</w:t>
      </w:r>
      <w:r w:rsidRPr="00471573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διανέμων τας ιάσεις τοις εκβοώσί σοι πιστώς Νείλε μακάριε· δόξα τω σε δοξάσαντι Χριστώ, δόξα τω σε στεφανώσαντι, δόξα τω ενεργούντι δια σου πάσιν ιάματα.</w:t>
      </w:r>
    </w:p>
    <w:p w:rsidR="006119A7" w:rsidRPr="00471573" w:rsidRDefault="006119A7" w:rsidP="00471573">
      <w:pPr>
        <w:spacing w:line="360" w:lineRule="auto"/>
        <w:jc w:val="center"/>
        <w:rPr>
          <w:rFonts w:ascii="Tahoma" w:hAnsi="Tahoma" w:cs="Tahoma"/>
          <w:b/>
          <w:bCs/>
        </w:rPr>
      </w:pPr>
      <w:r w:rsidRPr="00471573">
        <w:rPr>
          <w:rFonts w:ascii="Tahoma" w:hAnsi="Tahoma" w:cs="Tahoma"/>
          <w:b/>
          <w:bCs/>
        </w:rPr>
        <w:t>Δόξα. Ήχος πλ. δ</w:t>
      </w:r>
      <w:r>
        <w:rPr>
          <w:rFonts w:ascii="Tahoma" w:hAnsi="Tahoma" w:cs="Tahoma"/>
          <w:b/>
          <w:bCs/>
          <w:lang w:val="en-US"/>
        </w:rPr>
        <w:t>’</w:t>
      </w:r>
      <w:r w:rsidRPr="00471573">
        <w:rPr>
          <w:rFonts w:ascii="Tahoma" w:hAnsi="Tahoma" w:cs="Tahoma"/>
          <w:b/>
          <w:bCs/>
        </w:rPr>
        <w:t xml:space="preserve"> . Το προσταχθέν.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Δια νηστείας ακραιφνούς Νείλε θεόφρον, απονεκρώσας των παθών επαναστάσεις, του Χριστού ο έρως σοι έδωκε την χάριν, τας νόσους αποδιώκειν των ασθενών, και</w:t>
      </w:r>
      <w:r w:rsidRPr="00471573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ζων τε και μετά πότμον θαυματουργείν, όντως θαύμα παράδοξον, ότι οστέα τα σα, εκβλύζουσιν ιάματα, πάσι τοις πίστει θερμή σοι προστρέχουσι.</w:t>
      </w:r>
    </w:p>
    <w:p w:rsidR="006119A7" w:rsidRPr="00471573" w:rsidRDefault="006119A7" w:rsidP="00471573">
      <w:pPr>
        <w:spacing w:line="360" w:lineRule="auto"/>
        <w:jc w:val="center"/>
        <w:rPr>
          <w:rFonts w:ascii="Tahoma" w:hAnsi="Tahoma" w:cs="Tahoma"/>
          <w:b/>
          <w:bCs/>
        </w:rPr>
      </w:pPr>
      <w:r w:rsidRPr="00471573">
        <w:rPr>
          <w:rFonts w:ascii="Tahoma" w:hAnsi="Tahoma" w:cs="Tahoma"/>
          <w:b/>
          <w:bCs/>
        </w:rPr>
        <w:t>Και νυν. Της εορτής.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Απόλυσις.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ΜΕΓΑΣ ΕΣΠΕΡΙΝΟΣ</w:t>
      </w:r>
    </w:p>
    <w:p w:rsidR="006119A7" w:rsidRPr="008B1690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Ευλογήσαντος του ιερέως, ο Προοιμιακός, και το· Μακάριος ανήρ. Εις δε το· Κύριε εκέκραξα, ιστώμεν στίχους στ’, και ψάλλομεν Στιχηρά Προσόμοια της Εορτής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γ’ και του Οσίου γ</w:t>
      </w:r>
      <w:r w:rsidRPr="008B1690">
        <w:rPr>
          <w:rFonts w:ascii="Tahoma" w:hAnsi="Tahoma" w:cs="Tahoma"/>
        </w:rPr>
        <w:t>’</w:t>
      </w:r>
      <w:r w:rsidRPr="00334B34">
        <w:rPr>
          <w:rFonts w:ascii="Tahoma" w:hAnsi="Tahoma" w:cs="Tahoma"/>
        </w:rPr>
        <w:t xml:space="preserve"> 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Ήχος πλ. δ</w:t>
      </w:r>
      <w:r>
        <w:rPr>
          <w:rFonts w:ascii="Tahoma" w:hAnsi="Tahoma" w:cs="Tahoma"/>
          <w:b/>
          <w:bCs/>
          <w:lang w:val="en-US"/>
        </w:rPr>
        <w:t>’</w:t>
      </w:r>
      <w:r w:rsidRPr="008B1690">
        <w:rPr>
          <w:rFonts w:ascii="Tahoma" w:hAnsi="Tahoma" w:cs="Tahoma"/>
          <w:b/>
          <w:bCs/>
        </w:rPr>
        <w:t xml:space="preserve"> . Ω του παραδόξου θαύματος.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Νείλε, θεόφρον Πατήρ ημών, δια την όντως ζωήν, της παρούσης ηλόγησας, και τοις πόνοις έκδοτον, σου το σώμα παρέδωκας, προς την αγήρω και ατελεύτητον, τρυφήν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ενθέως αποσκοπούμενος, ης και επέτυχες, συν Οσίων Τάγμασι διηνεκώς, θρόνω παριστάμενος, του Παντοκράτορος.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Όσιε, Νείλε μακάριε, θεία δυνάμει ρωσθείς, των δαιμόνων την έπαρσιν, σταθερώς κατέβαλες, και εις γην εταπείνωσας, δύναμιν έχων, σε ενισχύουσαν, και δυναμούσαν,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Χριστόν τον Κύριον, Ον καθικέτευε, και ημίν δωρήσασθαι τοις ευσεβώς, μνήμην την πανίερον, επιτελούσί σου.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Νείλε, της Λαύρας το καύχημα, παντός τε Άθω τερπνόν, και ηδύτατον άκουσμα, σήμερον ανέτειλας, ως φωστήρ εκ του μνήματος, καταπυρσεύων, πιστών συστήματα,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δια της χάριτος των λειψάνων σου· όθεν γηθόμενοι, λάρνακα κυκλούμέν σου την ιεράν, τάφον και το σπήλαιον, κατασπαζόμενοι.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Δόξα. Ήχος πλ. β’ 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Εις όρος υψηλός επιβάς πολιτείας, το μέγα όρος του Άθω κατέλαβες, ίν’ έχεις ως εικόνα των αοράτων τα ορώμενα, δέονται γαρ πόνων και καμάτων τα τραχέα και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υψηλά προς ανάβασιν. Αναβάς δε τις άνω, ορά τα πόρρω και τα κάτω. Ούτω συ μακάριε Νείλε, συνεργόν έχων φερωνυμούντα, τον σον κατά σάρκα και κατά πνεύμα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θείον Μακάριον, ως Μωϋσής τον Ααρών, και ως Ηλίας τον Ελισσαίον, οι το Σίναιον και το Κάρμηλον έχοντες ενδιαίτημα, τας υψηλάς θεοπτείας και προφητείας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εώρων. Ούτως υμείς, Άθω οικούντες, των μεγίστων και υπερτάτων θεωριών την γνώσιν ειλήφατε, και πάσι τοις μονασταίς υπογραμμός ανεδείχθητε. Έχοντες ουν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προς Θεόν παρρησίαν, πρεσβεύσατε υπέρ των ψυχών ημών.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Και νυν. Της Εορτής.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Είσοδος. Φως ιλαρόν. Προκείμενον της ημέρας. Αναγνώσματα.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Παροιμιών το Ανάγνωσμα. (Κεφ. ι′.7)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Μνήμη δικαίου μετ’ εγκωμίων, και ευλογία Κυρίου επί κεφαλήν αυτού. Μακάριος άνθρωπος, ος εύρε σοφίαν, και θνητός ος οίδε φρόνησιν. Κρείσσον γαρ αυτήν εμπορεύεσθαι,</w:t>
      </w:r>
      <w:r>
        <w:rPr>
          <w:rFonts w:ascii="Tahoma" w:hAnsi="Tahoma" w:cs="Tahoma"/>
          <w:lang w:val="en-US"/>
        </w:rPr>
        <w:t xml:space="preserve"> </w:t>
      </w:r>
      <w:r w:rsidRPr="00334B34">
        <w:rPr>
          <w:rFonts w:ascii="Tahoma" w:hAnsi="Tahoma" w:cs="Tahoma"/>
        </w:rPr>
        <w:t>η χρυσίου και αργυρίου θησαυρούς. Τιμιωτέρα δε εστι λίθων πολυτελών· παν δε τίμιον ουκ άξιον αυτής εστιν. Εκ γαρ του στόματος αυτής εκπορεύεται δικαιοσύνη,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νόμον δε και έλεον επί γλώσσης φορεί. Τοιγαρούν ακούσατέ μου, ω τέκνα· σεμνά γαρ ερώ, και μακάριος άνθρωπος, ος τας εμάς οδούς φυλάξει. Αι γαρ έξοδοί μου,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έξοδοι ζωής, και ετοιμάζεται θέλησις παρά Κυρίου. Δια τούτο παρακαλώ υμάς, και προΐεμαι εμήν φωνήν υιοίς ανθρώπων. Ότι εγώ η σοφία κατεσκεύασα βουλήν,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και γνώσιν και έννοιαν εγώ επεκαλεσάμην. Εμή βουλή και ασφάλεια, εμή φρόνησις, εμή δε ισχύς. Εγώ τους εμέ φιλούντας αγαπώ, οι δε εμέ ζητούντες ευρήσουσι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χάριν. Νοήσατε τοίνυν άκακοι πανουργίαν, οι δε απαίδευτοι ένθεσθε καρδίαν. Εισακούσατέ μου και πάλιν· σεμνά γαρ ερώ, και ανοίγω από χειλέων ορθά. Ότι αλήθειαν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μελετήσει ο λάρυγξ μου, εβδελυγμένα δε εναντίον εμού χείλη ψευδώ. Μετά δικαιοσύνης πάντα τα ρήματα του στόματός μου, ουδέν εν αυτοίς σκολιόν, ουδέ στραγγαλιώδες.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Πάντα ευθέα εστί τοις νοούσι, και ορθά τοις ευρίσκουσι γνώσιν. Διδάσκω γαρ υμίν αληθή, ίνα γένηται εν Κυρίω η ελπίς υμών, και πλησθήσεσθε πνεύματος.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Σοφίας Σολομώντος το Ανάγνωσμα. (Κεφ. γ' 1)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τοις εκλεκτοίς αυτού.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Σοφίας Σολομώντος το ανάγνωσμα.  (Κεφ. ζ′.7)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έλεος εν τοις οσίοις αυτού, και επισκοπή εν τοις εκλεκτοίς αυτού.  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Λιτή. Ήχος α’ 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Έπρεπε τοις τον Άθω οικούσι μονοτρόποις, την τούτου Βασιλίδα και Δέσποιναν, κατά πρώτον εγκωμιάζειν· εξαιρέτως δε εν τω χώρω τούτω, εν ω τοις Οσίοις ώφθη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Πατράσι, και ως θεογράφους πλάκας, τας σωτηρίους ημίν, δια Πέτρου του θεράποντος αυτής, επαγγελίας επηγγείλατο, και των μετ’ εκείνον Πατέρων. Ούτοι γαρ,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ως Μωϋσής εν Σιναίω, εν τώδε παροικούντες τω τόπω, ουχί τυπικώς ως εκείνος δια της βάτου, αλλά τηλαυγώς την Κυρίαν του παντός ιδείν ηξιώθησαν, και ομιλίας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έτυχον. Διο και ημείς, οι εν τη αγία ταύτη πέτρα, της Παναγίας κεκλημένη, εν η ο σήμερον ευφημούμενος θείος Νείλος τον ναόν αυτής ανωκοδόμησε, και θυσίας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εν τούτω αναιμάκτους ως λειτουργός τω Θεώ προσήνεγκε, μελωδικώς λιτανεύοντες κράζομεν· Παναγία Παρθένε αγνή, αγίως αξίωσον ημάς πολιτεύεσθαι, και εν αγνότητι,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παρθενία και ακαταγνώστω μετανοία, υμνείν και δοξάζειν Σε.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Ο αυτός.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Ευφραίνου εν Κυρίω Οσίων Άθω το κλέος, Αθανάσιε παναοίδιμε· συ γαρ συνήγαγες θεοφεγγείς ως φωστήρας, πληθύν Οσίων Πατέρων, εν τη μεγίστη σου και αριζήλω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οικοδομή, ην επί γης ως ουρανόν και ως παράδεισον άλλον ανέδειξας· δι’ ης ως άνθη πανεύοσμα, και ως αστέρες εκπέμπουσιν ευωδίαν και λαμπρότητα, εξ ης εξήνθησαν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και αυγάζουσιν ονομαστί· Πέτρος ο μακάριος, και Μάξιμος ο θεηγόρος, συν Γρηγορίοις και Νικηφόρος, Ιωάννης τε ο μελωδός, και ο νηφάλιος Νήφων, και συν Μάρκω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ο Θεόδωρος, μεθ’ ων υστάτως ο Ακάκιος, ους ο θεόσοφος Νείλος, εν τη μνήμη αυτού μετά και των ανωνύμων ευαρεστησάντων τω Θεώ, εν τω χώρω τούτω, χειραγωγεί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ημάς, ομού τε και ιδίως πανηγυρίζειν, και ανυμνείν αυτού το μνημόσυνον.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Ήχος β</w:t>
      </w:r>
      <w:r>
        <w:rPr>
          <w:rFonts w:ascii="Tahoma" w:hAnsi="Tahoma" w:cs="Tahoma"/>
          <w:b/>
          <w:bCs/>
          <w:lang w:val="en-US"/>
        </w:rPr>
        <w:t>’</w:t>
      </w:r>
      <w:r w:rsidRPr="008B1690">
        <w:rPr>
          <w:rFonts w:ascii="Tahoma" w:hAnsi="Tahoma" w:cs="Tahoma"/>
          <w:b/>
          <w:bCs/>
        </w:rPr>
        <w:t xml:space="preserve"> 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Θαυμαστός ει ο Θεός, και των θαυμασίων σου πέρας όλως ουκ έστιν. Ιδού γαρ, εν τη καθ’ ημάς γενεά, μετά πολυχρόνιον εν γη κατάκρυψιν, απεκάλυψας του Σου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θεράποντος Νείλου τα λείψανα, ευωδίαν άρρητον εκπνέοντα, και πηγάς θαυμάτων προχέοντα, άπασι τοις πόθω προσιούσιν· όθεν και ενίσχυσας ημάς εξασθενήσαντας,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ταις αφορήτοις φορολογίαις, και προς άμιλλαν ήγειρας, ναόν προς ανάμνησιν του θαύματος οικοδομήσειν, εν ω ετησίως αθροιζόμενοι δοξάζομεν, τον επί γης σε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δοξάσαντα Όσιον.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Ήχος γ’ 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Ομωνύμως τοις Νειλώοις νάμασι κληθείς, κατά απόρρητον οικονομίαν, φερώνυμος εδείχθης Νείλε μακάριε· ως γαρ εκείνα ετησίως αναβαίνοντα, πρόξενα γίνεται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νέας χρονικής καρποφορίας· ούτως αυτός ετησίως ημίν εμφανιζόμενος, δια της θείας σου μνήμης, αρδεύων τη ακαρπίαν των ψυχών ημών, εις πνευματικήν καρποφορίαν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μετεσκευάζεις, διεγείρων προς μίμησιν των εναρέτων σου κατορθωμάτων, δια της καινουργούσης ημάς μετανοίας. Ούτως ουν αξιωθείς παρά Θεού, δώρησαι ημίν φερωνύμως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πάσας του παρόντος έτους τας ημέρας, καρποφόρους προσενεγκείν τω Χριστώ, τω παρέχοντι την ειρήνην ταις ψυχαίς ημών.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Ο αυτός.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Τοις μυστικοίς χρυσορρείθροις νάμασι, των ιερών σου λειψάνων προσερχόμενοι, χορήγησον ημίν αγιώτατε Πάτερ, ρώσιν και υγείαν τη ψυχή τε και σώματι πρέπουσαν·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μεσιτεύων ως ιερεύς υπέρ ημών προς τον Σωτήρα, αμαρτιών συγχώρησιν λαβείν, και ακατακρίτους ημάς παραστήναι Αυτώ, εν τη ημέρα της Κρίσεως.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Ήχος δ’ 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Ευφράνθητι έρημος διψώσα, Ησαΐας προορών της νυν ερήμου του Άθω, την πνευματικήν οίκησιν έλεγεν· ιδού γαρ τα τραχέα και σκολιά, και όλως αδιόδευτα του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όρους μέρη, ως πόλις ευπρεπής οράται οικούμενα, και τα σκολιά ευθέα, και τα άβατα ευδιόδευτα, και τα άκαρπα κάρπιμα, ωμάλισεν αυτά Χριστός δια των δούλων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Αυτού· οι ως παράδεισον τρυφής, και ουρανόν λαμπρόν εποίησαν αληθώς τον τόπον τούτον· ων ταις λιταίς διατήρησον Χριστέ ο Θεός, εις τους αιώνας αδιάφθορον.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Ο αυτός.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Η πέτρα της ζωής, η έντιμος και ακρογωνιαία, η ακλινής θεμέλιος και ασάλευτος εις τον αιώνα, ομωνυμούντα τω γράμματι τον Άθω ευρούσα, επί τα τούτου σκληρά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και πετρώδη την πρώτην ευαγγελικήν ζωήν, ωκοδόμησεν ασάλευτον. Μάρτυρες γαρ αληθείας οι Όσιοι, οι ανεκλείστως κοσμούσι τον τόπον τούτον, και γαρ μετά Πέτρον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και Ευθύμιον και Αθανάσιον τον πανθαύμαστον, Μάξιμόν τε και Νήφωνα και Ιωάννην, Νείλος ο μακάριος διέπρεψεν· οι πολλούς είχον συμοπαδούς, μεθ’ ων Ακάκιος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ο αοίδιμος. Ούτοι, την βαθυτάτην ταύτην έρημον, κατά καιρούς ιδίους κοσμούντες, την υψηλοτάτην και ακλόνητον ευαγγελικήν ζωήν ηκολούθησαν· ην οπαδοί αυτών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ασκηταί λαβόντες, κρατούσιν απαράβατον. Στήριξον αυτούς Χριστέ, η ασάλευτος πέτρα της ζωής, φυλάττειν αυτήν ακίβδηλον, ταις πρεσβείαις των Οσίων Σου.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Δόξα. Ήχος πλ. α’ 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Σήμερον, ως αληθώς η μυστική αύτη εβδόμη, η του Οσίου και θαυμασίου Νείλου τα λείψανα ανακαλύψασα, της πάλαι εβδόμης εκείνης φέρει ομοίωσιν· ότε ο σταυρός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εν ουρανώ, έλαμψεν ηλίου φαιδρότερον, ούτω τα σταυροφόρα του θεοφόρου οστά, εκ γης αναλάμψαντα, ως έμπλεα τερπνοτάτης ευωδίας, θείου φωτισμού και λαμπρότητος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έπλησαν, πάντας τους παρευρεθέντας· όθεν, αγαλλόμενοι εν ψαλμοίς και ύμνοις, την Αγίαν Λαύραν κατέλαβον, και ως θησαυρόν πολύτιμον εναπέθεντο, ιάματα παρέχοντα,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πάσι τοις πιστώς προσιούσι και ευλαβώς ασπαζομένοις· την ανάμνησιν ουν ταύτην εορτάζοντες, παννύχιον προσφέρωμεν, τω Χριστώ δοξολογίαν, τω δοξάσαντι τον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Αυτού θεράποντα.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Και νυν. Της Εορτής.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Εις τον στίχον. Ήχος πλ. α’ . Χαίροις ασκητικών.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Οίκον, Παρθενομήτορ αγνή, οι φοιτηταί σου ευλαβώς σοι ανέθεντο, το όρος τούτο τον Άθω, εν ω οικείς νοερώς, ουρανόν ως άλλον τούτο δείξασα, ιδού γαρ εξέλαμψαν,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ως φωστήρες υπέρλαμπροι, φωτός του θείου, τας ακτίνας δεξάμενοι· και εκλάμπουσιν, αρετών ταις φαιδρότησι, φως το αειλαμπέστατον, την χάριν του Πνεύματος,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την ενοικήσασαν τούτοις, παρά του σοι ενοικήσαντος, Χριστού Ον δυσώπει, και ημάς αξιωθήναι, φωτός του οίκου σου.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Στ.: Θαυμαστός ο Θεός εν τοις Αγίοις Αυτού· τοις Αγίοις τοις εν τη γη Αυτού εδόξασεν ο Κύριος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Στύλοι, φωτοειδείς αρεταίς, εστηριγμένοι και νεφέλη σκιάζουσα, οι θείοι ημών Πατέρες, εφάνησαν αληθώς, μοναστών τας τάξεις ποδηγούμενοι, ο Πέτρος Ευθύμιος,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ο λαμπρός Αθανάσιος, Μάξιμος Νήφων, και ο Νείλος ο ένδοξος, οι τρισόλβιοι, και οι θείοι διδάσκαλοι· ούτοι γαρ συνεκάλεσαν, ημάς πάντας σήμερον, Νείλου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του θείου την μνήμην, πνευματικώς εκτελέσοντας, μεθ’ ου δυσωπούσι, τον Χριστόν ημίν δοθήναι, πταισμάτων άφεσιν.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Στ.: Τι ανταποδώσωμεν τω Κυρίω, περί πάντων ων ανταπέδωκεν ημίν;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Χαίροις, ο επ’ εσχάτων φανείς, Νείλων των πάλαι ατεχνώς αφομοίωμα, τον βίον γαρ τούτων Πάτερ, φερωνυμήσας καλώς, αρετήν ασκήσας πεπολίτευσαι, φανείς καθαρώτατον,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ακληλίδωτον έσοπτρον, ακτινοβόλους, αστραπάς εισδεχόμενον, τας του Πνεύματος, ως εκείνοι πανόλβιε· όθεν καταυγαζόμενος, εώρας τα μέλλοντα, πάντα προλέγων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εκ θείας, φωτοφανείας μυούμενος· Χριστού Ον δυσώπει, και ημάς αξιωθήναι, θείας ελλάμψεως.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Δόξα. Ήχος πλ. δ’ 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Των ασκητών τα πλήθη, τον εν ερήμοις του Άθω, ως καθηγητήν σε τιμώμεν, Νείλε Πατήρ ημών· δια γαρ σου την τρίβον, την εν αβάτοις τόποις οδεύομεν χειραγωγόν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σε και προστάτην εν πειρασμοίς κεκτημένοι, και άγρυπνον φύλακα. Ιδού γαρ, ταις λιταίς σου η Λαύρα αύτη, η σε ετησίως και καθ’ εκάστην γεραίρουσα, ως ρόδον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εν ακάνθαις διαμένει αμάραντον. Φρούρησον μακάριε, αειθαλή εις αιώνας, και αξίωσον ημάς μιμητάς σου γενέσθαι, και κληρονόμους των χαρισμάτων σου.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Και νυν. Της εορτής.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Νυν απολύεις. Τρισάγιον.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Απολυτίκιον. Ήχος α’ 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Βιώσας θεαρέστως εν τω Όρει του Άθωνος, προσευχαίς και νηστείαις τον Θεόν εθεράπευσας, ως σκεύος της χάριτος λαμπρόν, του Πνεύματος εδείχθης λειτουργός,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διανέμων τας ιάσεις τοις εκβοώσί σοι πιστώς Νείλε μακάριε· δόξα τω σε δοξάσαντι Χριστώ, δόξα τω σε στεφανώσαντι, δόξα τω ενεργούντι δια σου πάσιν ιάματα.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Δόξα. Ήχος πλ. δ</w:t>
      </w:r>
      <w:r>
        <w:rPr>
          <w:rFonts w:ascii="Tahoma" w:hAnsi="Tahoma" w:cs="Tahoma"/>
          <w:b/>
          <w:bCs/>
          <w:lang w:val="en-US"/>
        </w:rPr>
        <w:t>’</w:t>
      </w:r>
      <w:r w:rsidRPr="008B1690">
        <w:rPr>
          <w:rFonts w:ascii="Tahoma" w:hAnsi="Tahoma" w:cs="Tahoma"/>
          <w:b/>
          <w:bCs/>
        </w:rPr>
        <w:t xml:space="preserve"> . Το προσταχθέν.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Δια νηστείας ακραιφνούς Νείλε θεόφρον, απονεκρώσας των παθών επαναστάσεις, του Χριστού ο έρως σοι έδωκε την χάριν, τας νόσους αποδιώκειν των ασθενών, και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ζων τε και μετά πότμον θαυματουργείν, όντως θαύμα παράδοξον, ότι οστέα τα σα, εκβλύζουσιν ιάματα, πάσι τοις πίστει θερμή σοι προστρέχουσι.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Και νυν. Της εορτής.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Απόλυσις.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ΟΡΘΡΟΣ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Μετά την α’ Στιχολογίαν, Κάθισμα. Ήχος α</w:t>
      </w:r>
      <w:r>
        <w:rPr>
          <w:rFonts w:ascii="Tahoma" w:hAnsi="Tahoma" w:cs="Tahoma"/>
          <w:b/>
          <w:bCs/>
          <w:lang w:val="en-US"/>
        </w:rPr>
        <w:t>’</w:t>
      </w:r>
      <w:r w:rsidRPr="008B1690">
        <w:rPr>
          <w:rFonts w:ascii="Tahoma" w:hAnsi="Tahoma" w:cs="Tahoma"/>
          <w:b/>
          <w:bCs/>
        </w:rPr>
        <w:t xml:space="preserve"> . Τον τάφον Σου Σωτήρ.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Εκ βρέφους τω Θεώ, Νείλε Πάτερ εδείχθης, ως δώρον ιερόν, και τω Κτίσαντι πρέπον, προθύμως τον ζυγόν αυτού, τον χρηστόν εκ νεότητος, άρας άγευστον, τύρβης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του βίου τηρήσας, πάσαν αίσθησιν· διο ως άσαρκος ξένως, εν γη πεπολίτευσαι.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Δόξα.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Ο τάφος σου σοφέ, και το άντρον σου τούτο, θαυμάτων αστραπαίς, καταπλήττουσι πάντας, τους πόθω προσιόντας σοι, και θερμώς εκτελούντάς σου, την σεβάσμιον,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και φωτοφόρον ημέραν, ην εξήνθησεν, η των λειψάνων σου χάρις, ως ρόδον τερπνότατον.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Και νυν. Της Εορτής.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Μετά την β’ Στιχολογίαν, Κάθισμα. Ήχος γ</w:t>
      </w:r>
      <w:r>
        <w:rPr>
          <w:rFonts w:ascii="Tahoma" w:hAnsi="Tahoma" w:cs="Tahoma"/>
          <w:b/>
          <w:bCs/>
          <w:lang w:val="en-US"/>
        </w:rPr>
        <w:t>’</w:t>
      </w:r>
      <w:r w:rsidRPr="008B1690">
        <w:rPr>
          <w:rFonts w:ascii="Tahoma" w:hAnsi="Tahoma" w:cs="Tahoma"/>
          <w:b/>
          <w:bCs/>
        </w:rPr>
        <w:t xml:space="preserve"> . Την ωραιότητα.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Την καρτερίαν σου, και τους αγώνάς σου, πάντες θαυμάζουσιν, οι καθορώντές σου, υπομονής το καρτερόν εν τούτω σου τω σπηλαίω, πως ουκ εδειλίασας, της ερήμου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το άγριον, πως σε ουκ επτόησε, το τραχύ και σκληρότατον· διο σε ευφημούντες βοώμεν· δόξα Χριστώ τω σε δοξάσαντι.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Δόξα.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Ως ευωδέστατον, κρίνον εξήνθησεν, εκ τάφου σήμερον, Πάτερ σα λείψανα, οσμήν ζωής της εν Χριστώ, αφώνως αναβοώντα, χρόνους γαρ κρυπτόμενα, υπό γης αδιάφθορα,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πνέουσιν αείζωον, ευωδίαν ιάσεων· διο και ευχαρίστως βοώμεν· δόξα Χριστώ τω αναστάντι.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Και νυν. Της Εορτής.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Μετά τον Πολυέλεον, Κάθισμα. Ήχος πλ. δ</w:t>
      </w:r>
      <w:r>
        <w:rPr>
          <w:rFonts w:ascii="Tahoma" w:hAnsi="Tahoma" w:cs="Tahoma"/>
          <w:b/>
          <w:bCs/>
          <w:lang w:val="en-US"/>
        </w:rPr>
        <w:t>’</w:t>
      </w:r>
      <w:r w:rsidRPr="008B1690">
        <w:rPr>
          <w:rFonts w:ascii="Tahoma" w:hAnsi="Tahoma" w:cs="Tahoma"/>
          <w:b/>
          <w:bCs/>
        </w:rPr>
        <w:t xml:space="preserve"> . Την Σοφίαν και Λόγον.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Μονασταί και μιγάδες πάντες ομού, αθροισθέντες οράτε θαύμα φρικτόν, Νείλος ο θαυμάσιος, ώσπερ ζων νυν εξέλαμψε, δια των λειψάνων τοις πάσιν ανάστασιν,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εκηρύττων τοις πέρασιν ιάσεις παρέχοντα· όθεν αντί μύρων, ευωδίας την χάριν, προχέει την σήμερον, τοις εκ πόθου γεραίρουσι, των λειψάνων, την εύρεσιν,</w:t>
      </w:r>
      <w:r w:rsidRPr="008B1690"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βλύζουσαν θαυμάτων κρουνούς, και ιάσεων ρείθρα ακένωτα, την ενεργείαν του Σωτήρος δεξάμενα.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Δόξα. Και νυν. Της Εορτής.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 xml:space="preserve">Είτα, οι Αναβαθμοί· το α’ Αντίφωνον του δ’  </w:t>
      </w:r>
      <w:r>
        <w:rPr>
          <w:rFonts w:ascii="Tahoma" w:hAnsi="Tahoma" w:cs="Tahoma"/>
          <w:b/>
          <w:bCs/>
        </w:rPr>
        <w:t>ή</w:t>
      </w:r>
      <w:r w:rsidRPr="008B1690">
        <w:rPr>
          <w:rFonts w:ascii="Tahoma" w:hAnsi="Tahoma" w:cs="Tahoma"/>
          <w:b/>
          <w:bCs/>
        </w:rPr>
        <w:t>χου.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Προκείμενον: Θαυμαστός ο Θεός εν τοις Αγίοις Αυτού· τοις Αγίοις τοις εν τη γη Αυτού εδόξασεν ο Κύριος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Στ.: Τι ανταποδώσωμεν τω Κυρίω, περί πάντων ων ανταπέδωκεν ημίν;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Ευαγγέλιον, Οσιακόν.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Ο Ν’ ψαλμός.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Δόξα: Ταις του Σου Οσίου...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Και νυν: Ταις της Θεοτόκου...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Ιδιόμελον. Ήχος πλ. β . Στ.: Ελέησόν με ο Θεός...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Όσιε Πάτερ, εις πάσαν την γην εξήλθεν ο φθόγγος των κατορθωμάτων σου· διο εν τοις ουρανοίς εύρες μισθόν των καμάτων σου, των δαιμόνων ώλεσας τας φάλαγγας,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των Αγγέλων έφθασας τα Τάγματα, ων τον βίον αμέμπτως εζήλωσας· παρρησίαν έχων εν τη μνήμη σου, ειρήνην αίτησαι ταις ψυχαίς ημών.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Είτα, οι Κανόνες· της Εορτής, και του Αγίου δύο.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Ο α’ Κανών, ου η ακροστιχίς: Τον σον γεραίρω, παμμάκαρ Πάτερ, βίον.</w:t>
      </w:r>
    </w:p>
    <w:p w:rsidR="006119A7" w:rsidRPr="008B1690" w:rsidRDefault="006119A7" w:rsidP="008B1690">
      <w:pPr>
        <w:spacing w:line="360" w:lineRule="auto"/>
        <w:jc w:val="center"/>
        <w:rPr>
          <w:rFonts w:ascii="Tahoma" w:hAnsi="Tahoma" w:cs="Tahoma"/>
          <w:b/>
          <w:bCs/>
        </w:rPr>
      </w:pPr>
      <w:r w:rsidRPr="008B1690">
        <w:rPr>
          <w:rFonts w:ascii="Tahoma" w:hAnsi="Tahoma" w:cs="Tahoma"/>
          <w:b/>
          <w:bCs/>
        </w:rPr>
        <w:t>Ωδή α</w:t>
      </w:r>
      <w:r>
        <w:rPr>
          <w:rFonts w:ascii="Tahoma" w:hAnsi="Tahoma" w:cs="Tahoma"/>
          <w:b/>
          <w:bCs/>
        </w:rPr>
        <w:t>’</w:t>
      </w:r>
      <w:r w:rsidRPr="008B1690">
        <w:rPr>
          <w:rFonts w:ascii="Tahoma" w:hAnsi="Tahoma" w:cs="Tahoma"/>
          <w:b/>
          <w:bCs/>
        </w:rPr>
        <w:t xml:space="preserve"> . Ήχος δ</w:t>
      </w:r>
      <w:r>
        <w:rPr>
          <w:rFonts w:ascii="Tahoma" w:hAnsi="Tahoma" w:cs="Tahoma"/>
          <w:b/>
          <w:bCs/>
        </w:rPr>
        <w:t>’</w:t>
      </w:r>
      <w:r w:rsidRPr="008B1690">
        <w:rPr>
          <w:rFonts w:ascii="Tahoma" w:hAnsi="Tahoma" w:cs="Tahoma"/>
          <w:b/>
          <w:bCs/>
        </w:rPr>
        <w:t xml:space="preserve"> . Ανοίξω το στόμα μου.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Ταις θείαις λαμπρότητι, καταυγαζόμενος Όσιε, το νέφος διάλυσον, της διανοίας μου, όπως μέλψω σου, τον βίον Πάτερ Νείλε, και τα κατορθώματα, της πολιτείας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σου.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Ορθρίσας προς Κύριον, δικαιοσύνης τον Ήλιον, εκ βρέφους πανόλβιε, σκότος διέφυγες, των του σώματος, παθών δι’ εγκρατείας, και χάριν επλούτισας, Νείλε ουράνιον.</w:t>
      </w:r>
    </w:p>
    <w:p w:rsidR="006119A7" w:rsidRDefault="006119A7" w:rsidP="00506462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Νοός καθαρότητα, δι’ απαθείας κτησάμενος, του Πνεύματος γέγονας, κατοικητήριον, Νείλε Όσιε, των ασκητών η δόξα, Πατέρων αγλάϊσμα, φωστήρ παγκόσμιε.</w:t>
      </w:r>
    </w:p>
    <w:p w:rsidR="006119A7" w:rsidRPr="00506462" w:rsidRDefault="006119A7" w:rsidP="00506462">
      <w:pPr>
        <w:spacing w:line="360" w:lineRule="auto"/>
        <w:jc w:val="center"/>
        <w:rPr>
          <w:rFonts w:ascii="Tahoma" w:hAnsi="Tahoma" w:cs="Tahoma"/>
        </w:rPr>
      </w:pPr>
      <w:r w:rsidRPr="008B1690">
        <w:rPr>
          <w:rFonts w:ascii="Tahoma" w:hAnsi="Tahoma" w:cs="Tahoma"/>
          <w:b/>
          <w:bCs/>
        </w:rPr>
        <w:t>Θεοτοκίον.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Συ μόνη Θεόνυμφε, τον εν Υψίστοις καθήμενον, αγκάλαις εβάστασας, σάρκα φορέσαντα, Συ γαρ πέφηνας, εκ πάντων των αιώνων, δοχείον επάξιον, του Παντοκράτορος.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Ο β’ Κανών, ου η ακροστιχίς: Σα ράνον μοι σοι μέλψαι Νείλε, τα μέλη. Μακαρίου Αγιαννανίτου του Θετταλού.</w:t>
      </w:r>
    </w:p>
    <w:p w:rsidR="006119A7" w:rsidRPr="00506462" w:rsidRDefault="006119A7" w:rsidP="00506462">
      <w:pPr>
        <w:spacing w:line="360" w:lineRule="auto"/>
        <w:jc w:val="center"/>
        <w:rPr>
          <w:rFonts w:ascii="Tahoma" w:hAnsi="Tahoma" w:cs="Tahoma"/>
          <w:b/>
          <w:bCs/>
        </w:rPr>
      </w:pPr>
      <w:r w:rsidRPr="00506462">
        <w:rPr>
          <w:rFonts w:ascii="Tahoma" w:hAnsi="Tahoma" w:cs="Tahoma"/>
          <w:b/>
          <w:bCs/>
        </w:rPr>
        <w:t>Ωδή α</w:t>
      </w:r>
      <w:r>
        <w:rPr>
          <w:rFonts w:ascii="Tahoma" w:hAnsi="Tahoma" w:cs="Tahoma"/>
          <w:b/>
          <w:bCs/>
        </w:rPr>
        <w:t>’</w:t>
      </w:r>
      <w:r w:rsidRPr="00506462">
        <w:rPr>
          <w:rFonts w:ascii="Tahoma" w:hAnsi="Tahoma" w:cs="Tahoma"/>
          <w:b/>
          <w:bCs/>
        </w:rPr>
        <w:t xml:space="preserve"> . Ήχος πλ. δ</w:t>
      </w:r>
      <w:r>
        <w:rPr>
          <w:rFonts w:ascii="Tahoma" w:hAnsi="Tahoma" w:cs="Tahoma"/>
          <w:b/>
          <w:bCs/>
        </w:rPr>
        <w:t>’</w:t>
      </w:r>
      <w:r w:rsidRPr="00506462">
        <w:rPr>
          <w:rFonts w:ascii="Tahoma" w:hAnsi="Tahoma" w:cs="Tahoma"/>
          <w:b/>
          <w:bCs/>
        </w:rPr>
        <w:t xml:space="preserve"> . Αρματηλάτην Φαραώ.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Σοφίας όλως αμύητως έχοντι προς δε και μη καθαρώ, όντι συμπαθεία, βλέψον παναοίδιμε, τον ύμνον τούτον μέλποντι, διακαούς εκ πόθου, ον προς σε έχω τον ρύστην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μου· όθεν δυσωπώ σε φωτίσαι με.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Άγε του Άθω μοναστών ομήγυρις επί την μνήμην πιστώς, Νείλου του τον βίον, στίλβοντα ως έσοπτρον, ανύσαντος και χάριτας, αρυσόμεθα πόθω, τούτου τον βίον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μιμούμενοι, έχοντες αυτόν αντιλήπτορα.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Ρητόρων τέχναι και σοφών αι μεθόδοι σιγάτε πάσαι και γαρ, όντως θεία χάρις, άνωθεν εφοίτησε, και Νείλον τον θεόφρονα, εκ χειλέων απείρων, νηπίων ξένως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εδόξασε, ξένως επί γης τον βιώσαντα.</w:t>
      </w:r>
    </w:p>
    <w:p w:rsidR="006119A7" w:rsidRPr="00506462" w:rsidRDefault="006119A7" w:rsidP="00506462">
      <w:pPr>
        <w:spacing w:line="360" w:lineRule="auto"/>
        <w:jc w:val="center"/>
        <w:rPr>
          <w:rFonts w:ascii="Tahoma" w:hAnsi="Tahoma" w:cs="Tahoma"/>
          <w:b/>
          <w:bCs/>
        </w:rPr>
      </w:pPr>
      <w:r w:rsidRPr="00506462">
        <w:rPr>
          <w:rFonts w:ascii="Tahoma" w:hAnsi="Tahoma" w:cs="Tahoma"/>
          <w:b/>
          <w:bCs/>
        </w:rPr>
        <w:t>Θεοτοκίον.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Ότε τα έθνη ο Θεός εμέριζε κατά Αγγέλους Αυτού, τότε Σε Παρθένε, προγινώσκων έσεσθε, Αυτού Μητέρα άχραντον, Σοι απένειμε τούτο, το μέγα Όρος και κάλλιστον,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ως κληρονομίαν απόλεκτον.</w:t>
      </w:r>
    </w:p>
    <w:p w:rsidR="006119A7" w:rsidRPr="004A6AD4" w:rsidRDefault="006119A7" w:rsidP="004A6AD4">
      <w:pPr>
        <w:spacing w:line="360" w:lineRule="auto"/>
        <w:jc w:val="center"/>
        <w:rPr>
          <w:rFonts w:ascii="Tahoma" w:hAnsi="Tahoma" w:cs="Tahoma"/>
          <w:b/>
          <w:bCs/>
        </w:rPr>
      </w:pPr>
      <w:r w:rsidRPr="004A6AD4">
        <w:rPr>
          <w:rFonts w:ascii="Tahoma" w:hAnsi="Tahoma" w:cs="Tahoma"/>
          <w:b/>
          <w:bCs/>
        </w:rPr>
        <w:t>Ωδή γ</w:t>
      </w:r>
      <w:r>
        <w:rPr>
          <w:rFonts w:ascii="Tahoma" w:hAnsi="Tahoma" w:cs="Tahoma"/>
          <w:b/>
          <w:bCs/>
        </w:rPr>
        <w:t>’</w:t>
      </w:r>
      <w:r w:rsidRPr="004A6AD4">
        <w:rPr>
          <w:rFonts w:ascii="Tahoma" w:hAnsi="Tahoma" w:cs="Tahoma"/>
          <w:b/>
          <w:bCs/>
        </w:rPr>
        <w:t xml:space="preserve"> . Τους Σους υμνολόγους.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Ολόνυκτον Πάτερ ικεσίαν, αγρύπνω προσφέρων λογισμώ, Θεώ τω Παντοκράτορι, πάθη σαρκός εκοίμησας· όθεν προστάτης άγρυπνος, πάντων ημών εχρημάτισας.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Νεκρώσας τα μέλη εγκρατεία, εζώωσας Πάτερ την ψυχήν, ταις θείαις επιδόσεσι, των αρετών νευρούμενος, παντουργικαίς δυνάμεσι, Νείλε του Άθω το καύχημα.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Γευθείς των Θεού σοφών ρημάτων, και γνώσεως τούτου μετασχών, ησύχως διετέλεσας, την σην ζωήν τοις όρεσι, και τοις σπηλαίοις Όσιε, ταις κακουχίαις θλιβόμενος.</w:t>
      </w:r>
    </w:p>
    <w:p w:rsidR="006119A7" w:rsidRPr="004A6AD4" w:rsidRDefault="006119A7" w:rsidP="004A6AD4">
      <w:pPr>
        <w:spacing w:line="360" w:lineRule="auto"/>
        <w:jc w:val="center"/>
        <w:rPr>
          <w:rFonts w:ascii="Tahoma" w:hAnsi="Tahoma" w:cs="Tahoma"/>
          <w:b/>
          <w:bCs/>
        </w:rPr>
      </w:pPr>
      <w:r w:rsidRPr="004A6AD4">
        <w:rPr>
          <w:rFonts w:ascii="Tahoma" w:hAnsi="Tahoma" w:cs="Tahoma"/>
          <w:b/>
          <w:bCs/>
        </w:rPr>
        <w:t>Θεοτοκίον.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Ελέους Κόρη ταις ρανίσι, τους άνθρακας σβέσον των παθών, Μαρία απειρόγαμε, και εσβεσμένον άναψον, τον λύχνον της καρδίας μου, χρυσή λυχνία επτάφωτε.</w:t>
      </w:r>
    </w:p>
    <w:p w:rsidR="006119A7" w:rsidRPr="004A6AD4" w:rsidRDefault="006119A7" w:rsidP="004A6AD4">
      <w:pPr>
        <w:spacing w:line="360" w:lineRule="auto"/>
        <w:jc w:val="center"/>
        <w:rPr>
          <w:rFonts w:ascii="Tahoma" w:hAnsi="Tahoma" w:cs="Tahoma"/>
          <w:b/>
          <w:bCs/>
        </w:rPr>
      </w:pPr>
      <w:r w:rsidRPr="004A6AD4">
        <w:rPr>
          <w:rFonts w:ascii="Tahoma" w:hAnsi="Tahoma" w:cs="Tahoma"/>
          <w:b/>
          <w:bCs/>
        </w:rPr>
        <w:t>Έτερος. Ο στερεώσας κατ’ αρχάς.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Απογυμνώσας σεαυτόν, γηΐνων από παντοίων, ανεκτήσω τον ουράνιον όλβον, τον γαρ τάφον σου σοφέ, των μύρων σου ενέπλησας, καλών από παντοίων, καταπλουτών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τους υμνούντάς σε.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Νώτα ου δέδωκας εχθρώ, εν τω παλαίειν σε Νείλε, αλλ’ ωράθης ευθυβόλως ρομφαία, και οργίλον την αυτού, και βέβηλον κατέτρωσας, καρδίαν και ανδρείως, τούτον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ποσί σου κατέρραξας.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Ον εθεώρει ακλινώς, νοός σου τω τηλεσκόπω, νυν λυθέντων των εσόπτρων παμμάκαρ, καθαρώς Νείλε σοφέ, το κάλλος το αμήχανον, επαπολαύων τούτο, τοις υμνηταίς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σου πρυτάνευσον.</w:t>
      </w:r>
    </w:p>
    <w:p w:rsidR="006119A7" w:rsidRPr="004A6AD4" w:rsidRDefault="006119A7" w:rsidP="004A6AD4">
      <w:pPr>
        <w:spacing w:line="360" w:lineRule="auto"/>
        <w:jc w:val="center"/>
        <w:rPr>
          <w:rFonts w:ascii="Tahoma" w:hAnsi="Tahoma" w:cs="Tahoma"/>
          <w:b/>
          <w:bCs/>
        </w:rPr>
      </w:pPr>
      <w:r w:rsidRPr="004A6AD4">
        <w:rPr>
          <w:rFonts w:ascii="Tahoma" w:hAnsi="Tahoma" w:cs="Tahoma"/>
          <w:b/>
          <w:bCs/>
        </w:rPr>
        <w:t>Θεοτοκίον.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Νεύσει Σου Μήτερ του Θεού, προνοουμένη το όρος, το του Άθω Συ ενέπλησας τούτο, μοναχών των κατ’ αρχάς, αμιλλόμενων Δέσποινα, Αγγέλοις νυν δε φείσαι, των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αμελών Παναγία μου.</w:t>
      </w:r>
    </w:p>
    <w:p w:rsidR="006119A7" w:rsidRPr="00A7569A" w:rsidRDefault="006119A7" w:rsidP="00A7569A">
      <w:pPr>
        <w:spacing w:line="360" w:lineRule="auto"/>
        <w:jc w:val="center"/>
        <w:rPr>
          <w:rFonts w:ascii="Tahoma" w:hAnsi="Tahoma" w:cs="Tahoma"/>
          <w:b/>
          <w:bCs/>
        </w:rPr>
      </w:pPr>
      <w:r w:rsidRPr="00A7569A">
        <w:rPr>
          <w:rFonts w:ascii="Tahoma" w:hAnsi="Tahoma" w:cs="Tahoma"/>
          <w:b/>
          <w:bCs/>
        </w:rPr>
        <w:t>Κάθισμα. Ήχος δ</w:t>
      </w:r>
      <w:r>
        <w:rPr>
          <w:rFonts w:ascii="Tahoma" w:hAnsi="Tahoma" w:cs="Tahoma"/>
          <w:b/>
          <w:bCs/>
        </w:rPr>
        <w:t>’</w:t>
      </w:r>
      <w:r w:rsidRPr="00A7569A">
        <w:rPr>
          <w:rFonts w:ascii="Tahoma" w:hAnsi="Tahoma" w:cs="Tahoma"/>
          <w:b/>
          <w:bCs/>
        </w:rPr>
        <w:t xml:space="preserve"> . Ταχύ προκατάλαβε.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Ζωή εφιέμενος της ακηράτου σοφέ, του κόσμου την τερπνότητα ώσπερ επίβουλον, παρείδες και σκύβαλα· όθεν εν ευφροσύνη, οσιώτατε Νείλε, ήλθες επί το Όρος,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το του Άθω προθύμως, εν ω των μεμνημένων σου, μέμνησο πάντοτε.</w:t>
      </w:r>
    </w:p>
    <w:p w:rsidR="006119A7" w:rsidRPr="00A7569A" w:rsidRDefault="006119A7" w:rsidP="00A7569A">
      <w:pPr>
        <w:spacing w:line="360" w:lineRule="auto"/>
        <w:jc w:val="center"/>
        <w:rPr>
          <w:rFonts w:ascii="Tahoma" w:hAnsi="Tahoma" w:cs="Tahoma"/>
          <w:b/>
          <w:bCs/>
        </w:rPr>
      </w:pPr>
      <w:r w:rsidRPr="00A7569A">
        <w:rPr>
          <w:rFonts w:ascii="Tahoma" w:hAnsi="Tahoma" w:cs="Tahoma"/>
          <w:b/>
          <w:bCs/>
        </w:rPr>
        <w:t>Δόξα. Ο αυτός. Επεφάνης σήμερον.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Εν Οσίοις Όσιος, ύστατος ώφθης, φέρων ως αρχέτυπα, τα των αρχαίων αληθώς, τους σους αγώνας και έπαθλα, εν οις ευφραίνεις, τους πίστει τιμώντάς σε.</w:t>
      </w:r>
    </w:p>
    <w:p w:rsidR="006119A7" w:rsidRPr="00A7569A" w:rsidRDefault="006119A7" w:rsidP="00A7569A">
      <w:pPr>
        <w:spacing w:line="360" w:lineRule="auto"/>
        <w:jc w:val="center"/>
        <w:rPr>
          <w:rFonts w:ascii="Tahoma" w:hAnsi="Tahoma" w:cs="Tahoma"/>
          <w:b/>
          <w:bCs/>
        </w:rPr>
      </w:pPr>
      <w:r w:rsidRPr="00A7569A">
        <w:rPr>
          <w:rFonts w:ascii="Tahoma" w:hAnsi="Tahoma" w:cs="Tahoma"/>
          <w:b/>
          <w:bCs/>
        </w:rPr>
        <w:t>Και νυν. Της Εορτής.</w:t>
      </w:r>
    </w:p>
    <w:p w:rsidR="006119A7" w:rsidRPr="00A7569A" w:rsidRDefault="006119A7" w:rsidP="00A7569A">
      <w:pPr>
        <w:spacing w:line="360" w:lineRule="auto"/>
        <w:jc w:val="center"/>
        <w:rPr>
          <w:rFonts w:ascii="Tahoma" w:hAnsi="Tahoma" w:cs="Tahoma"/>
          <w:b/>
          <w:bCs/>
        </w:rPr>
      </w:pPr>
      <w:r w:rsidRPr="00A7569A">
        <w:rPr>
          <w:rFonts w:ascii="Tahoma" w:hAnsi="Tahoma" w:cs="Tahoma"/>
          <w:b/>
          <w:bCs/>
        </w:rPr>
        <w:t>Ωδή δ</w:t>
      </w:r>
      <w:r>
        <w:rPr>
          <w:rFonts w:ascii="Tahoma" w:hAnsi="Tahoma" w:cs="Tahoma"/>
          <w:b/>
          <w:bCs/>
        </w:rPr>
        <w:t>’</w:t>
      </w:r>
      <w:r w:rsidRPr="00A7569A">
        <w:rPr>
          <w:rFonts w:ascii="Tahoma" w:hAnsi="Tahoma" w:cs="Tahoma"/>
          <w:b/>
          <w:bCs/>
        </w:rPr>
        <w:t xml:space="preserve"> . Την ανεξιχνίαστον.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Ρώμη τε και χάριτι παντουργική, του παμβασιλέως Θεού ημών, τας πανουργίας, των ασάρκων δυσμενών, ολοσχερώς διέφυγες, Νείλε θεοφόρε Πατήρ ημών.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Αγαλλιασώμεθα πνευματικώς, μνήμην εκτελούντες πανέορτον, σημειοφόρου και σεπτού ημών Πατρός, ούτινος ταις δεήσεσι, πάντων δυσχερών εκλυτρούμεθα.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Ίασιν αένναον σου η σορός, Νείλε αναβλύζει μακάριε, τοις προσιούσι, και καθαίρει μολυσμούς, σαρκός ομού και πνεύματος, Πάτερ των πατέρων θεόληπτε.</w:t>
      </w:r>
    </w:p>
    <w:p w:rsidR="006119A7" w:rsidRPr="00A7569A" w:rsidRDefault="006119A7" w:rsidP="00A7569A">
      <w:pPr>
        <w:spacing w:line="360" w:lineRule="auto"/>
        <w:jc w:val="center"/>
        <w:rPr>
          <w:rFonts w:ascii="Tahoma" w:hAnsi="Tahoma" w:cs="Tahoma"/>
          <w:b/>
          <w:bCs/>
        </w:rPr>
      </w:pPr>
      <w:r w:rsidRPr="00A7569A">
        <w:rPr>
          <w:rFonts w:ascii="Tahoma" w:hAnsi="Tahoma" w:cs="Tahoma"/>
          <w:b/>
          <w:bCs/>
        </w:rPr>
        <w:t>Θεοτοκίον.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Ρύσαι ημάς Άγιε ταις σαις λιταίς, πάντων των σκανδάλων του όφεος, και των παγίδων, και ιάτρευσον ημών, τα χαλεπά νοσήματα, ταις προς τον Θεόν ικεσίαις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Σου.</w:t>
      </w:r>
    </w:p>
    <w:p w:rsidR="006119A7" w:rsidRPr="00A7569A" w:rsidRDefault="006119A7" w:rsidP="00A7569A">
      <w:pPr>
        <w:spacing w:line="360" w:lineRule="auto"/>
        <w:jc w:val="center"/>
        <w:rPr>
          <w:rFonts w:ascii="Tahoma" w:hAnsi="Tahoma" w:cs="Tahoma"/>
          <w:b/>
          <w:bCs/>
        </w:rPr>
      </w:pPr>
      <w:r w:rsidRPr="00A7569A">
        <w:rPr>
          <w:rFonts w:ascii="Tahoma" w:hAnsi="Tahoma" w:cs="Tahoma"/>
          <w:b/>
          <w:bCs/>
        </w:rPr>
        <w:t>Έτερος. Εισακήκοα Κύριε.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Μεμνημένη σου Άγιε, η πληθύς του Άθω η θεοσύλλεκτος, άγει μνήμην πανευφρόσυνον, και μετρίως άγεται προς μίμησιν.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Εις υπάρχει ο πόθος σου, και τοις εκτελούσί σου το μνημόσυνον, πάσης βλάβης απολύτρωσαι, του δολίου μάκαρ κοσμοκράτορος.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Ίνα τύχω αφέσεως, των αμαρτιών μου ο πολυώδυνος, δος μοι οίνον κατανύξεως, και αγαλλιάσεως το έλαιον.</w:t>
      </w:r>
    </w:p>
    <w:p w:rsidR="006119A7" w:rsidRPr="00A7569A" w:rsidRDefault="006119A7" w:rsidP="00A7569A">
      <w:pPr>
        <w:spacing w:line="360" w:lineRule="auto"/>
        <w:jc w:val="center"/>
        <w:rPr>
          <w:rFonts w:ascii="Tahoma" w:hAnsi="Tahoma" w:cs="Tahoma"/>
          <w:b/>
          <w:bCs/>
        </w:rPr>
      </w:pPr>
      <w:r w:rsidRPr="00A7569A">
        <w:rPr>
          <w:rFonts w:ascii="Tahoma" w:hAnsi="Tahoma" w:cs="Tahoma"/>
          <w:b/>
          <w:bCs/>
        </w:rPr>
        <w:t>Θεοτοκίον.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Συ του άδου η νέκρωσις, και του Όρους Δέσποινα θεία έγερσις, των εν άδη τε η λύτρωσις, και των εν τω Άθω η βοήθεια.</w:t>
      </w:r>
    </w:p>
    <w:p w:rsidR="006119A7" w:rsidRPr="00A42BFE" w:rsidRDefault="006119A7" w:rsidP="00A42BFE">
      <w:pPr>
        <w:spacing w:line="360" w:lineRule="auto"/>
        <w:jc w:val="center"/>
        <w:rPr>
          <w:rFonts w:ascii="Tahoma" w:hAnsi="Tahoma" w:cs="Tahoma"/>
          <w:b/>
          <w:bCs/>
        </w:rPr>
      </w:pPr>
      <w:r w:rsidRPr="00A42BFE">
        <w:rPr>
          <w:rFonts w:ascii="Tahoma" w:hAnsi="Tahoma" w:cs="Tahoma"/>
          <w:b/>
          <w:bCs/>
        </w:rPr>
        <w:t>Ωδή ε</w:t>
      </w:r>
      <w:r>
        <w:rPr>
          <w:rFonts w:ascii="Tahoma" w:hAnsi="Tahoma" w:cs="Tahoma"/>
          <w:b/>
          <w:bCs/>
        </w:rPr>
        <w:t>’</w:t>
      </w:r>
      <w:r w:rsidRPr="00A42BFE">
        <w:rPr>
          <w:rFonts w:ascii="Tahoma" w:hAnsi="Tahoma" w:cs="Tahoma"/>
          <w:b/>
          <w:bCs/>
        </w:rPr>
        <w:t xml:space="preserve"> . Εξέστη τα σύμπαντα.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Παθών κατέφρονησας, σαρκός θεομακάριστε, τη υπερβαλλούση εγκρατεία· όθεν σοιι χάρις θεία δεδώρηται, πάθη θεραπεύειν των πιστώς, Νείλε προσιόντων σοι, και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τελούντων την μνήμην σου.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Αγίως τον βίον σου, παμμάκαρ διετέλεσας· όθεν τοις Αγίοις συνετάγης, τοις απ’ αιώνος Θεώ δουλεύσασι, πάντων αγιάζων τας ψυχάς, πόθω των υμνούντων σου,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τα σεπτά κατορθώματα.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Μακάριος γέγονας, τω όντι Νείλε Όσιε, σύυ γαρ εν οδώ δικαιοσύνης, του παντεπόπτου Θεού πεπόρευσαι, άκακος και πράος γεγονώς, και ταις αναβάσεσι, ταις καλαίς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σεμνυνόμενος.</w:t>
      </w:r>
    </w:p>
    <w:p w:rsidR="006119A7" w:rsidRPr="00A42BFE" w:rsidRDefault="006119A7" w:rsidP="00A42BFE">
      <w:pPr>
        <w:spacing w:line="360" w:lineRule="auto"/>
        <w:jc w:val="center"/>
        <w:rPr>
          <w:rFonts w:ascii="Tahoma" w:hAnsi="Tahoma" w:cs="Tahoma"/>
          <w:b/>
          <w:bCs/>
        </w:rPr>
      </w:pPr>
      <w:r w:rsidRPr="00A42BFE">
        <w:rPr>
          <w:rFonts w:ascii="Tahoma" w:hAnsi="Tahoma" w:cs="Tahoma"/>
          <w:b/>
          <w:bCs/>
        </w:rPr>
        <w:t>Θεοτοκίον.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Μακράν το ανθρώπινον, Θεού Παρθένε γέγονε, Σου δε συλλαβούσης τον Σωτήρα, ανερμηνεύτως Θεοχαρίτωτε, πάλιν εις παράδεισον μολεί πίστει μακαρίζων Σε, Θεοτόκε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πανύμνητε.</w:t>
      </w:r>
    </w:p>
    <w:p w:rsidR="006119A7" w:rsidRPr="00A42BFE" w:rsidRDefault="006119A7" w:rsidP="00A42BFE">
      <w:pPr>
        <w:spacing w:line="360" w:lineRule="auto"/>
        <w:jc w:val="center"/>
        <w:rPr>
          <w:rFonts w:ascii="Tahoma" w:hAnsi="Tahoma" w:cs="Tahoma"/>
          <w:b/>
          <w:bCs/>
        </w:rPr>
      </w:pPr>
      <w:r w:rsidRPr="00A42BFE">
        <w:rPr>
          <w:rFonts w:ascii="Tahoma" w:hAnsi="Tahoma" w:cs="Tahoma"/>
          <w:b/>
          <w:bCs/>
        </w:rPr>
        <w:t>Έτερος. Ίνα τι με απώσω.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Ου του κάλλους ετρώθης, ασματίζων έκραζες, Νείλε πανεύφημε, που ποιμαίνεις Λόγε, ως αρνία οσίων τα πνεύματα, οις συμποίμανόν με, και των αρώματων των εκείνων,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την ψυχήν μου Νυμφίε μου πλήρωσον.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Ίνα τι βοάς προς με; έφη ο Νυμφίος σου Νείλε πανόσιε, η από λιβάνου, σου σπηλαίου καλή η πλησίον μου, η περιστερά μου, πτέρυγας ευχής κεχρυσωμένας, συλλαβούσα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πλησίον πετάσθητι.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Μελωδούμέν σοι Πάτερ, ταπεινοίς εν άσμασι Νείλε τα τέκνα σου, και εκλιπαρούμεν, ικετεύοντες σου κατενώπιον, μη αποστερήσεις, της πατρικής σου προστασίας,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τους εσχάτως ημάς κινδυνεύοντας.</w:t>
      </w:r>
    </w:p>
    <w:p w:rsidR="006119A7" w:rsidRPr="00A42BFE" w:rsidRDefault="006119A7" w:rsidP="00A42BFE">
      <w:pPr>
        <w:spacing w:line="360" w:lineRule="auto"/>
        <w:jc w:val="center"/>
        <w:rPr>
          <w:rFonts w:ascii="Tahoma" w:hAnsi="Tahoma" w:cs="Tahoma"/>
          <w:b/>
          <w:bCs/>
        </w:rPr>
      </w:pPr>
      <w:r w:rsidRPr="00A42BFE">
        <w:rPr>
          <w:rFonts w:ascii="Tahoma" w:hAnsi="Tahoma" w:cs="Tahoma"/>
          <w:b/>
          <w:bCs/>
        </w:rPr>
        <w:t>Θεοτοκίον.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Έχοντές Σε οι πόθω, κλήρόν Σου το άγιον οικούντες Δέσποινα, μετά του Οσίου, άγρυπνόν τε προστάτην και πρύτανιν, φάλαγγας δαιμόνων, ανδρειοφρόνως απωθούμεν,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ευχαρίστως· διο Σε δοξάζομεν.</w:t>
      </w:r>
    </w:p>
    <w:p w:rsidR="006119A7" w:rsidRPr="00A42BFE" w:rsidRDefault="006119A7" w:rsidP="00A42BFE">
      <w:pPr>
        <w:spacing w:line="360" w:lineRule="auto"/>
        <w:jc w:val="center"/>
        <w:rPr>
          <w:rFonts w:ascii="Tahoma" w:hAnsi="Tahoma" w:cs="Tahoma"/>
          <w:b/>
          <w:bCs/>
        </w:rPr>
      </w:pPr>
      <w:r w:rsidRPr="00A42BFE">
        <w:rPr>
          <w:rFonts w:ascii="Tahoma" w:hAnsi="Tahoma" w:cs="Tahoma"/>
          <w:b/>
          <w:bCs/>
        </w:rPr>
        <w:t>Ωδή στ</w:t>
      </w:r>
      <w:r>
        <w:rPr>
          <w:rFonts w:ascii="Tahoma" w:hAnsi="Tahoma" w:cs="Tahoma"/>
          <w:b/>
          <w:bCs/>
        </w:rPr>
        <w:t>’</w:t>
      </w:r>
      <w:r w:rsidRPr="00A42BFE">
        <w:rPr>
          <w:rFonts w:ascii="Tahoma" w:hAnsi="Tahoma" w:cs="Tahoma"/>
          <w:b/>
          <w:bCs/>
        </w:rPr>
        <w:t xml:space="preserve"> . Την θείαν ταύτην.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Αγνώς, βιώσας αιρούμενος, εγκράτειαν ως άσαρκος ήσκησας, στάσιν παννύχιον, ευχήν σοφέ αδιάκοπον, πίστιν αληθεστάτην, θείαν ταπείνωσιν.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Καλών, ιδέαις κοσμούμενος, ως άγγελος Θεώ ελειτούργησας, Νείλε μακάριε, και μεταστάς κατεσκήνωσας, μετά Αγγέλων Πάτερ θεομακάριστε.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Άγγέλους, έχων συλλήπτορας, δαιμόνων απεκρούσω φαντάσματα, και απροσκόπτως, την θείαν διόδευσας, Νείλε θεόφρον, τρίβον ψυχοσωτήριον.</w:t>
      </w:r>
    </w:p>
    <w:p w:rsidR="006119A7" w:rsidRPr="00A42BFE" w:rsidRDefault="006119A7" w:rsidP="00A42BFE">
      <w:pPr>
        <w:spacing w:line="360" w:lineRule="auto"/>
        <w:jc w:val="center"/>
        <w:rPr>
          <w:rFonts w:ascii="Tahoma" w:hAnsi="Tahoma" w:cs="Tahoma"/>
          <w:b/>
          <w:bCs/>
        </w:rPr>
      </w:pPr>
      <w:r w:rsidRPr="00A42BFE">
        <w:rPr>
          <w:rFonts w:ascii="Tahoma" w:hAnsi="Tahoma" w:cs="Tahoma"/>
          <w:b/>
          <w:bCs/>
        </w:rPr>
        <w:t>Θεοτοκίον.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Ρημάτων, Κόρη πανάμωμε, του θείου Γαβριήλ ως ακήκοας, Λόγον συνέλαβες, εν τη ασπόρω νηδύϊ Σου, και υπέρ Λόγον τούτον, Παρθένε τέτοκας.</w:t>
      </w:r>
    </w:p>
    <w:p w:rsidR="006119A7" w:rsidRPr="00A42BFE" w:rsidRDefault="006119A7" w:rsidP="00A42BFE">
      <w:pPr>
        <w:spacing w:line="360" w:lineRule="auto"/>
        <w:jc w:val="center"/>
        <w:rPr>
          <w:rFonts w:ascii="Tahoma" w:hAnsi="Tahoma" w:cs="Tahoma"/>
          <w:b/>
          <w:bCs/>
        </w:rPr>
      </w:pPr>
      <w:r w:rsidRPr="00A42BFE">
        <w:rPr>
          <w:rFonts w:ascii="Tahoma" w:hAnsi="Tahoma" w:cs="Tahoma"/>
          <w:b/>
          <w:bCs/>
        </w:rPr>
        <w:t>Έτερος. Ιλάσθητί μοι Σωτήρ.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Λειμώσι των αρετών, μεμελημένος ενέκυψας, σοις δάκρυσι δε, αυτούς κατήρδευσας· όθεν σοι εδόθη τα δράγματα, της αθανασίας, προς Χριστού Νείλε μακάριε.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Ψαλμοίς και ύμνοις πιστοί, του ποταμού τα ορμήματα, του Νείλου του νοητού, τα λίαν ευφραίνοντα, καρδίας ως γέγραπται, εν ωδαίς αινούντες, την χαράν απαρυσόμεθα.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Ανέστης προς ουρανόν, πυρίνω ώσπερ εν άρματι, ιδέαις των αρετών, Χριστώ παριστάμενος, ένθεν εργαζόμενος, τας εκείθεν λάμψεις, καταπέμπεις τοις υμνούσί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σε.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Θεοτοκίον.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Ιλάσθητι και ημίν, τοις καταργούσι τον κλήρόν Σου, και αλλοτρίαν οδόν, αγνή των Οσίων Σου, αφρόνως οδεύουσι, και προς την αρχαίαν, βηματίζειν καθοδήγησον.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Κοντάκιον. Ήχος γ</w:t>
      </w:r>
      <w:r>
        <w:rPr>
          <w:rFonts w:ascii="Tahoma" w:hAnsi="Tahoma" w:cs="Tahoma"/>
          <w:b/>
          <w:bCs/>
        </w:rPr>
        <w:t>’</w:t>
      </w:r>
      <w:r w:rsidRPr="0052001A">
        <w:rPr>
          <w:rFonts w:ascii="Tahoma" w:hAnsi="Tahoma" w:cs="Tahoma"/>
          <w:b/>
          <w:bCs/>
        </w:rPr>
        <w:t xml:space="preserve"> . Η Παρθένος σήμερον.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Η εκ γης φανέρωσις, των ιερών σου λειψάνων, Νείλε συνεξέλαμψε, τη του σταυρού αναλάμψει, τούτον γαρ, αεί ποθήσας θερμώς εκ βρέφους, έλαβον, τα σα οστέα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την τούτου χάριν, ως Χριστώ συσταυρωθέντα, τω αναστάντι, ως προαιώνων Θεώ.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Ο Οίκος.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Ο σοφός δημιουργήσας τα σύμπαντα, και την δια παραβάσεως φθαρείσαν φύσιν ημών, εις το αρχαίον κάλλος αναμορφώσας δια της αναστάσεως της ζωηφόρου σαρκός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Αυτού· εν τω καιρώ του έαρος, τω και φυσικώς εικονίζοντι τον ανακαινισμόν ημών, και την εσομένην ανάπλασιν και ανάστασιν, εν τούτω ευδόκησε φανήναι εν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ουρανοίς εξαστράπτοντα τον σταυρόν αυτού. Ούτος, πάντως ωκονόμησε σήμερον, και τα πολλοίς έτεσιν εν γη κρυπτόμενα λείψανα, του θεράποντος Αυτού Νείλου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αναφανήναι, ιαμάτων ακτίνας εκλάμποντα και θαυμάτων βολάς εξαστράπτοντα και ως άνθη και ρόδα τερπνά, ατμούς εαρινούς και πανευώδεις τοις πιστοίς εμπνέοντα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και σαφώς προμηνύοντα, ως και η ζωηφόρος ανάστασις της σαρκός του Κυρίου και ο εν ουρανοίς φανείς λαμπρός αυτού σταυρός προκαταγγέλλουσι και ο φυσικός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της γης ανακαινισμός αφώνω διδάσκει. Ότι, οι συσταυρωθέντες και συνταφέντες και μυστικώς τω Χριστώ συναναστάντες δια του βαπτίσματος, και τας τούτων τηρούντες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μορφώσεις εν τη θνητή σαρκί αυτών, ως ο θεοφόρος Νείλος διετήρησεν· ανακαινισθήσονται και εξανθήσουσι και εν ουρανοίς εξαλάμψουσιν ως φωστήρες, οι πιστώς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δουλεύσαντες Χριστώ τω δημιουργώ του παντός, ως προαιώνων Θεώ.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Συναξάριον.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Ζ</w:t>
      </w:r>
      <w:r>
        <w:rPr>
          <w:rFonts w:ascii="Tahoma" w:hAnsi="Tahoma" w:cs="Tahoma"/>
        </w:rPr>
        <w:t>’</w:t>
      </w:r>
      <w:r w:rsidRPr="00334B34">
        <w:rPr>
          <w:rFonts w:ascii="Tahoma" w:hAnsi="Tahoma" w:cs="Tahoma"/>
        </w:rPr>
        <w:t xml:space="preserve"> του αυτού μηνός, ανάμνησις της ευρέσεως των λειψάνων του Οσίου Νείλου του Μυροβλύτου.</w:t>
      </w:r>
    </w:p>
    <w:p w:rsidR="006119A7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Νείλος άρδει νάμασι γην Αιγυπτίων,</w:t>
      </w:r>
      <w:r>
        <w:rPr>
          <w:rFonts w:ascii="Tahoma" w:hAnsi="Tahoma" w:cs="Tahoma"/>
        </w:rPr>
        <w:t xml:space="preserve"> </w:t>
      </w:r>
    </w:p>
    <w:p w:rsidR="006119A7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ο δε μοναστάς του Άθωνος αρδεύει.</w:t>
      </w:r>
      <w:r>
        <w:rPr>
          <w:rFonts w:ascii="Tahoma" w:hAnsi="Tahoma" w:cs="Tahoma"/>
        </w:rPr>
        <w:t xml:space="preserve"> 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Λάμψεν εν ήματ’ εβδομάτω Νειλώϊος αίγλη.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αυτή ημέρα, Μνήμη του Αγίου Μάρτυρος Ακακίου.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Είπερ τις άλλος, εν χορώ των Μαρτύρων,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Κάλλιστος Ακάκιος εκτμηθείς ξίφει.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Ούτος ην επί Μαξιμιανού του βασιλέως, Καππαδόκης το γένος, αριθμού των Μαρτησίων. Προσαχθείς δε Φίρμω τω άρχοντι, ωμολόγησε το όνομα του Χριστού, και πλείστα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παρ’ αυτού βασανισθείς, πέμπεται Βιβιανώ, ετέρω άρχοντι, ος αυτόν ήγαγε μεθ’ ετέρων δεσμωτών εν τω Βυζαντίω. Δειναίς δε μάστιξι και στρέβλαις συγκόψας,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εν φυλακή κατέθετο, ένθα επιστάντες αυτώ Άγγελοι, κατέστησαν αυτόν υγιή. Μετά τούτο πέμπεται Φυλακιανώ, ετέρω άρχοντι, ου προστάξαντος, την κεφαλήν ξίφει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 xml:space="preserve">αφαιρείται. 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αυτή ημέρα, την ανάμνησιν εορτάζομεν του εν ουρανώ φανέντος σημείου του Τιμίου Σταυρού, επί Κωνσταντίου Βασιλέως, υιού του Μεγάλου Κωνσταντίνου, και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Κυρίλλου Αρχιεπισκόπου Ιεροσολύμων.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Σταυρού παγέντος, ηγιάσθη γη πάλαι.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Και νυν φανέντος, ηγιάσθη και πόλος.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Εν ταις ημέραις της Αγίας Πεντηκοστής, ώρα τρίτη της ημέρας, εφάνη ο Τίμιος και Ζωοποιός Σταυρός, συνεστώς εκ φωτός, ορώντος παντός του λαού, υπεράνω του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Αγίου Γολογοθά εκτεταμένος, μέχρι του Αγίου Όρους των Ελαιών, ος τις τη της μαρμαρυγής λαμπρότητι τας ηλιακάς ακτίνας εκάλυψεν, όθεν πάσα ηλικία, νέων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τε και γερόντων, συν νηπίοις και θηλάζουσι την Εκκλησίαν κατέλαβε και εν αμέτρω χαρά και θερμή κατανύξει, δόξαν και ευχαριστίαν τω Θεώ ανέπεμψαν, επί τω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παραδόξω τούτω θεάματι.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αυτή ημέρα, Μνήμη του Οσίου Ταρασίου του εν Λυκαονία, του θαυματουργού.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Άσκησιν σκληράν Ταράσιε τελέσας,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έλαβες πολλών θαυμάτων τας δυνάμεις.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αυτή ημέρα, Μνήμη του Αγίου Μάρτυρος Κοδράτου και των συν αυτώ.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Ζωμούς χύτρας σης τους ιδρώτας, Κοδράτε,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Άλατι τμηθείς αιμάτων παραρτύεις.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Ούτος υπήρχεν εν Νικομηδεία τη πόλει, επί Δεκίου και Ουαλεριανού. Δια δε την εις Χριστόν πίστιν, κρατηθείς συν άλλοις πολλοίς υπό ελλήνων, παρεδόθη τω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της πόλεως Ανθυπάτω, και ομολογήσας παρρησία τον Χριστόν, ηπλώθη κατά γης, και ετύφθη βουνεύροις ξηροίς, αιμάτων δε πληρώσας την γην, τω δεσμωτηρίω παρεδόθη.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Εις Νίκαιαν δε αχθείς, παρά του Ανθυπάτου, πάλιν ετιμωρήθη. Ιδών δε τινας των συν αυτώ, φόβω της κολάσεως, μέλλοντας θύειν, τον του Θεού φόβον υπομνήσας,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εστήριξεν, ους εις πυρ ο Ανθύπατος έκαυσεν. Ο δε Άγιος Κοδράτος, εν τω ναώ εισελθών των ειδώλων, τα εν αυτώ πάντα συνέτριψε ξόανα. Όθεν κρεμασθείς ξέεται,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και σάκκω βληθείς, τύπτεται βουνεύροις. Ένθα Σατορνίνος και Ρουφίνος, πιστεύσαντες τω Χριστώ, κρεμασθέντες ξέονται, και τας κεφαλάς αφαιρούνται. Εις δε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την Απολλωνίδα ελαύνων ο Ανθύπατος, επαγόμενος και τον Άγιον, άλμην συν όξει συγκεράσας, καταχέει κατά των πληγών αυτού, και τριχίνοις υφάσμασιν ανατρίβει,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και σίδηρα πυρωθέντα άγει ταις πλευραίς αυτού. Διαβάς δε τον Ρουνδακόν, και Ερμούπολιν καταλαβών, ήγε και τον Άγιον εφ’ αμάξης, μη δυνάμενον βαδίσαι, ένθα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επ’ εσχάρας πυρός απλώσαντος τούτον, έλαιον και πίσσαν άνωθεν επέχεον. Είτα την κεφαλήν αυτού απέτεμον και ούτως επληρώθη η μαρτυρία.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αυτή ημέρα, οι Άγιοι Μάρτυρες Ρουφίνος και Σατορνίνος, ξίφει τελειούνται.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Δυοίν συνάθλων προς τομήν τόλμη ξίφος,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Πίστει γαρ εστομούντο τη του Κυρίου.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αυτή ημέρα, Μνήμη του Οσίου και Ομολογητού Ιωάννου του Ψυχαΐτου.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Ψυχής μόνης συ την σχέσιν φέρων Πάτερ,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Ψυχαΐτης κέκλησαι ενδίκως μάκαρ.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Ούτος ο μακάριος εκ νηπίου, Ιωάννου και Ηλιού τους τρόπους μιμούμενος, εν σκληραγωγία τον βίον εαυτού ρυθμίσας, τους πολέμους των δαιμόνων ενίκησεν ανδρικώτατα,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ταις των δακρύων ροαίς την ψυχήν προκαθαρθείς. Και παννύχοις στάσεσι τον Θεόν ιλασκόμενος, και ικμάδας προχέων δακρύων, ποταμούς εξήρανε των αιρέσεων,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του Χριστού το ομοίωμα προσκυνών ως σεβάσμιον. Των δε ασεβών τα βουλεύματα καταστρεψάμενος, ηρίστευσεν, εξορίας πικράς, και φυλακάς καρτερώς υπομείνας,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και νόμων προϊστάμενος, και πατρικών παραδόσεων, νόμων βασιλικών κατέπτυσεν, όθεν και αθλήσας καρτερώς, τον ίσον και αυτόν τοις Αγίοις αγώνα, ομοίως και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τον στέφανον ήρατο, νοσούντων σώματα και ψυχάς θεραπεύων, ως των θαυμάτων την χάριν εκ Θεού δεξάμενος.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αυτή ημέρα, Μνήμη της αθλήσεως του Αγίου Μάρτυρος Μαξίμου.</w:t>
      </w:r>
      <w:r>
        <w:rPr>
          <w:rFonts w:ascii="Tahoma" w:hAnsi="Tahoma" w:cs="Tahoma"/>
        </w:rPr>
        <w:t xml:space="preserve"> Λί</w:t>
      </w:r>
      <w:r w:rsidRPr="00334B34">
        <w:rPr>
          <w:rFonts w:ascii="Tahoma" w:hAnsi="Tahoma" w:cs="Tahoma"/>
        </w:rPr>
        <w:t>θοις επιβάς Μάξιμος μεγαλόνους,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Ανήλθε χαίρων ουρανού εις το πλάτος.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Ούτος ο μακάριος, παρρησία τον Χριστόν κηρύξας, και πολλούς χειραγωγήσας προς την ευσέβειαν, και διαφόρους υπομείνας αικίας, έσχατον λίθοις βληθείς, και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οιονεί στεφανωθείς υπ’ αυτών, προς Κύριον εξεδήμησε.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αυτή ημέρα, μνήμην του Αγίου Οσιομάρτυρος Παχωμίου, ασκήσαντος εν τη Νέα Σκήτη και τη Σκήτη των Καυσοκαλυβίων εν τη Καλύβη του Γέροντος αυτού Αγίου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Ακακίου και αθλήσαντος εν έτει 1730 τη ημέρα της Αναλήψεως του Κυρίου.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Που πάχος εν σοι Παχώμιε ευρέθη,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Πόνοις ξίφεσι τε λεπτύναντι το βρίθον;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αυτή ημέρα, ανάμνησις της καταθέσεως των λειψάνων του Οσίου Ευθυμίου του Μεγάλου.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αυτή ημέρα, Μνήμη του Αγίου Μάρτυρος Κυρίλλου.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αυτή ημέρα, μνήμη του Αγίου Μάρτυρος Ιουβεναλίου, του μαρτυρήσαντος εν έτει 132  μ. Χ.</w:t>
      </w:r>
    </w:p>
    <w:p w:rsidR="006119A7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αυτή ημέρα, μνήμη του Αγίου Ιερομάρτυρος Φλαβίου επισκόπου Νικομηδείας, και των συν αυτώ Μαρτύρων και αυταδέλφων Αυγούστου και Αυγουστίνου.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αυτή ημέρα, μνήμη του Οσίου Ιωάννου και των δώδεκα μαθητών αυτού· Σίω, Δαβίδ, Αντωνίου, Θαδδαίου, Στεφάνου, Ισιδώρου, Μιχαήλ, Πύρρου, Ζήνωνος, Ισέ,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Ιωσήφ, και Αβίβου, των εκ Συρία ορμωμένων και εν Ιβηρία ασκησάντων.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αυτή ημέρα, μνήμη του Οσίου Πατρός ημών Νείλου του Σόρκϊυ, του Ρώσσου.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αυτή ημέρα, μνήμη του Αγίου ιερέως Αλεξίου του Τοθ, του Καρπαθορώσσου, του εκ της αιρέσεως των Ουνιτών, εις την Ορθόδοξον πίστιν, ούτος μετά των 3.614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ενοριτών του εν τη Αμερική εισήλθεν.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αυτή ημέρα, η Σύναξις της Υπεραγίας Θεοτόκου του Λιούμπεχ Ρωσίας.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Τη αυτή ημέρα, η Σύναξις της Υπεραγίας Θεοτόκου του Ζίροβιτς Ρωσίας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Ταις αυτών αγίαις πρεσβείαις, ο Θεός, ελέησον και σώσον ημάς. Αμήν.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Ωδή ζ</w:t>
      </w:r>
      <w:r>
        <w:rPr>
          <w:rFonts w:ascii="Tahoma" w:hAnsi="Tahoma" w:cs="Tahoma"/>
          <w:b/>
          <w:bCs/>
        </w:rPr>
        <w:t>’</w:t>
      </w:r>
      <w:r w:rsidRPr="0052001A">
        <w:rPr>
          <w:rFonts w:ascii="Tahoma" w:hAnsi="Tahoma" w:cs="Tahoma"/>
          <w:b/>
          <w:bCs/>
        </w:rPr>
        <w:t xml:space="preserve"> . Ουκ ελάτρευσαν.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Παραπλήσια τα μύρα Νείλε πάνσοφε εκ του σου σώματος, ταις των ναμάτων ροαίς, εξέβλυσαν ρέοντα και καταρδεύοντα, τους κραυγάζοντας· ο των πατέρων Κύριος,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και Θεός ευλογητός ει.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Αγαπήσας σε δικαίως Ον ηγάπησας Θεός ο δίκαιος· διο καλών αμοιβών, ενθέως ημείψατο Νείλε μακάριε, ως βοήσαντα· ο των πατέρων Κύριος, και Θεός ευλογητός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ει.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Των δακρύων τα ρεύματα δεξάμενος ο παντεπόπτης Θεός, ροαίς σαφώς ο αυτός, ομοίως αμείβεται χάριν δωρούμενος, μύρων βλύσεσι, και ιαμάτων χάρισι, θεραπεύειν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τους νοσούντας.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Θεοτοκίον.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 xml:space="preserve">Ελεήμονα τεκούσα μόνη Κύριον Θεοχαρίτωτε, τη ουν Αυτού πανσθενεί, δυνάμει με οίκτειρον, αγνή Θεόνυμφε, τον βοώντά Σοι, ευλογημένος πάναγνε, ο καρπός </w:t>
      </w:r>
      <w:r>
        <w:rPr>
          <w:rFonts w:ascii="Tahoma" w:hAnsi="Tahoma" w:cs="Tahoma"/>
        </w:rPr>
        <w:t xml:space="preserve">της </w:t>
      </w:r>
      <w:r w:rsidRPr="00334B34">
        <w:rPr>
          <w:rFonts w:ascii="Tahoma" w:hAnsi="Tahoma" w:cs="Tahoma"/>
        </w:rPr>
        <w:t>Σης κοιλίας.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Έτερος. Παίδες Εβραίων.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Νέος εδείχθης Πάτερ Νείλος, αρετών αυγαίς φωτίζων μονοτρόποις, ώσπερ ούτός ποτε εν τω Σινά κραυγάζων· ευλογητός ει Κύριε, ο Θεός εις τους αιώνας.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Εις των φανέντων εν τω Άθω, πύργος μέγιστος εφάνης φωτοφόρος, των εχθρών τας βουλάς, απείργων εν τω μέλπειν· ευλογητός ει Κύριε, ο Θεός εις τους αιώνας.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Ίασιν δος ταις σαις πρεσβείαις, τοις τελούσί σου την μνήμην την φωσφόρον, εν τω τάφω τω σω, αγρύπνοις υμνωδίαις, και μελωδούσιν άπαυστα· ο Θεός ευλογητός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ει.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Θεοτοκίον.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Λύσιν παράσχου μοι Παρθένε, δουλωθέντα με του βίου ταις απάταις, και προς θείαν ζωήν, οδήγησον υμνείν Σε, ευλογημένος πάναγνε, ο καρπός της Σης κοιλίας.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Ωδή η</w:t>
      </w:r>
      <w:r>
        <w:rPr>
          <w:rFonts w:ascii="Tahoma" w:hAnsi="Tahoma" w:cs="Tahoma"/>
          <w:b/>
          <w:bCs/>
        </w:rPr>
        <w:t>’</w:t>
      </w:r>
      <w:r w:rsidRPr="0052001A">
        <w:rPr>
          <w:rFonts w:ascii="Tahoma" w:hAnsi="Tahoma" w:cs="Tahoma"/>
          <w:b/>
          <w:bCs/>
        </w:rPr>
        <w:t xml:space="preserve"> . Παίδας ευαγείς.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Ρώμη θεϊκή τας παρατάξεις, δαιμόνων τας ολεθρίους εξηφάνισας, χάριν τε απείληφας, παύειν αρρωστήματα, και εκδιώκειν πνεύματα, βοών ακάθαρτα· τον Κύριον,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υμνείτε τα έργα, και υπερυψούτε, εις πάντας τους αιώνας.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Βιώσας παμμάκαρ θεαρέστως, δικαίοις· διο τον οφειλόμενον, ύπνον νυν κεκοίμησαι, και προς ατελεύτητον, μετεβιβάσθης Όσιε, βοών απόλαυσιν· τον Κύριον, υμνείτε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τα έργα, και υπερυψούτε, εις πάντας τους αιώνας.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Ιστάμενος άνω εν σπηλαίω, ως επί λυχνίας λύχνος Όσιε, πάντων τα νοήματα, πίστει κατεφώτιζες, υποδεικνύων άριστα, Νείλε μακάριε, την τρίβον, της ζωής και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ανάγων, τούτους θείω λόγω, προς ύψος απαθείας.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Θεοτοκίον.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Όρμω γαληνώ νυν προσωρμίσθης, του βίου πάντα τα τερπνά, μισήσας Όσιε, είχες γαρ ιθύνοντα, πάσας τας πορείας σου, τον κυβερνήτην Κύριον, Νείλε θεόσοφε,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τον νεύματι, το παν διοικούντα, Ον υπερυψούμεν, εις πάντας τους αιώνας.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Έτερος. Επταπλασίως κάμινον.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Εν τω σπηλαίω άσπιλον, της ψυχής περιβόλαιον, το καρτερικόν και απαθές σαρκίον σου, εφάνη τηρούμενον, κατά παθών πανόλβιε, και σωματικών και ψυχικών νοσημάτων,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την ρώσιν εξαστράπτων, τοις πιστώς μελωδούσι, λαός υπερυψούτε, Χριστόν εις τους αιώνας.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Των ιαμάτων τας χάριτας, ση σορός αναβλύζουσα, πάσαν νοσημάτων και παθών επήρειαν, παντοίαν τε κάκωσιν, και μαλακία άπασαν, πάντων θεραπεύει, των πιστώς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μελωδούντων· οι Παίδες ευλογείτε, ιερείς ανυμνείτε, λαός υπερυψούτε, Χριστόν εις τους αιώνας.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Απαλλαγήναι πρέσβευε, τον Σωτήρα και Κύριον, τους προσπεφευγότας τω ναώ σου Όσιε, και τάφον τοις κυκλούσί σου, και την μνήμην τελούσι, παντοίων πόνων και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θλίψεων, δαιμόνων κακουργίας, και πάσης επηρείας, Χριστόν υπερυψούσιν, εις πάντας τους αιώνας.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Θεοτοκίον.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Μήτερ Θεόν και Κύριον, υπέρ λόγον κυήσασα, τούτον ως Υιόν Σου Παναγία, αίτησαι εν ώρα της κρίσεως, της καταδίκης και του πυρός, σκότους αφεγγούς και του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βρυγμού των οδόντων, λυτρώσασθαι τους πίστει, ευσεβώς μελωδούντας, λαός υπερυψούτε, Χριστόν εις τους αιώνας.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Ωδή θ</w:t>
      </w:r>
      <w:r>
        <w:rPr>
          <w:rFonts w:ascii="Tahoma" w:hAnsi="Tahoma" w:cs="Tahoma"/>
          <w:b/>
          <w:bCs/>
        </w:rPr>
        <w:t>’</w:t>
      </w:r>
      <w:r w:rsidRPr="0052001A">
        <w:rPr>
          <w:rFonts w:ascii="Tahoma" w:hAnsi="Tahoma" w:cs="Tahoma"/>
          <w:b/>
          <w:bCs/>
        </w:rPr>
        <w:t xml:space="preserve"> . Άπας γηγενής.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Όντως ουρανός, ύψει πολιτείας σου ώφθης κατάστερος, θαύμασι πανόλβιε, ως άλλοις άστροις καλλωπιζόμενος, των μοναζόντων Όσιε καταλαμπρύνων ψυχάς, των τιμώντων,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Νείλε τους αγώνάς σου, και τελούντων την θείαν σου κοίμησιν.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Ήδη τω Χριστώ, εγγίζων τρανώτερον και καθαρώτερον, μέμνησο των πίστει σου, μνημονευόντων Νείλε μακάριε, αμαρτιών συγχώρησιν ημίν αιτούμενος, νοσημάτων,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πάντων απολύτρωσιν, και Θεού Βασιλείας οικείωσιν.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Σου τα ιερά, και άγια λείψανα, εν θήκαις κείμενα, θάπτει τα νοσήματα, και φλέγει στίφη δαιμόνων πάντοτε, Νείλε θεομακάριστε, τη θεία χάριτι, αναβλύζει,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πάσι τα ιάματα, τοις πιστώς σε αεί μακαρίζουσι.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Θεοτοκίον.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Άφες μοι βοώ, Θεόν η κυήσασα, αμαρτιών την πληθύν, νέκρωσον το φρόνημα, το της σαρκός μου Συ μου το καύχημα, ισχύς τε και κραταίωμα, οίκτειρον σώσόν με,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σωτηρία, πάντων Συ υπαρχεις γαρ, Θεοτόκε αγνή αειπάρθενε.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Έτερος. Εξέστη επί τούτω.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Ενθέου απολαύων Πάτερ ζωής, υπέρ ης ηγωνίσω προς δύναμιν, επί της γης, βίω διαπρέψας αγγελικώ, και μεταβάς μακάριε, Νείλε προς αΰλους διαμονάς, σωθήναι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θεοφόρε, δυσώπει τους εν πίστει, εν τω ναώ σου προσεδρεύοντας.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Λειμώσι των Αγγέλων εν ουρανώ, τω των όλων Θεώ παριστάμενος, επί της γης, βρύει σου ο τάφος τας δωρεάς, εν ω σεπτώς κατέπαυσας, σώμά σου το άγιον και σεπτόν,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τοις πόθω προσιούσι, και φόβω απτομένοις, Νείλε παμμάκαρ των λειψάνων σου.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Ημείς εν σοι καυχώμεθα ευκλεώς, οι εν όρει του Άθω μονάζοντες, ότι ημίν, έδειξέ σε Κύριος αληθώς, προστάτην και υπέρμαχον, Νείλε θεοφόρε Πατήρ ημών· διο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σε ως προστάτην, ημών και ευεργέτην, και προμηθέα μεγαλύνομεν,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Θεοτοκίον.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Ωδάς Σοι ευχαρίστως πάντες ημείς, οι το Όρος οικούντες προσφέρομεν, Μήτερ Θεού, ότι διασώζεις ημάς αεί, εκ πάσης περιστάσεως, τρέφεις τε και θάλπεις και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προνοοείς· αλλ’ ουν δεόμεθά Σου, και θείας Βασιλείας, μετά το τέλος καταξίωσον.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Εξαποστειλάριον. Τοις Μαθηταίς συνέλθωμεν.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Εκ βρεφικής σε έλαβεν, ηλικίας ο Πλάστης, και Πνεύματος ειργάσατο, σκήνωμα του Αγίου· όθεν φωστήρ ανεδείχθης, Νείλε των μοναζόντων, εκ σκότους παραπτώσεων,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οδηγών προς το φέγγος των του Θεού, ενταλμάτων Όσιε και προσάγων, Χριστώ Ον καθικέτευε, τους υμνούντάς σε σώσαι.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Και το της Εορτής.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Αίνοι. Ήχος δ</w:t>
      </w:r>
      <w:r>
        <w:rPr>
          <w:rFonts w:ascii="Tahoma" w:hAnsi="Tahoma" w:cs="Tahoma"/>
          <w:b/>
          <w:bCs/>
        </w:rPr>
        <w:t>’</w:t>
      </w:r>
      <w:r w:rsidRPr="0052001A">
        <w:rPr>
          <w:rFonts w:ascii="Tahoma" w:hAnsi="Tahoma" w:cs="Tahoma"/>
          <w:b/>
          <w:bCs/>
        </w:rPr>
        <w:t xml:space="preserve"> . Ο εξ υψίστου κληθείς.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Ως θεϊκή τις σαφώς οικονομία, η κλίσις σου γέγονε Νείλε μακάριε, ως γαρ εκείνος τοις νάμασι, του έτους όλου, την ευκαρπίαν διατεκμαίρεται, ούτω τοις ιάμασι,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συ αναδέδειξαι, φως γαρ σε κόσμω και ίασιν, ως ευκαρπίαν, η θεία χάρις εναπεφήνατο, λελαμπρυσμένος ταις ακτίσι, του τρισηλίου φωτός πανσεβάσμιε· Ον ικέτευε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σώσαι και φωτίσαι τας ψυχάς ημών. (Δις)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Ως εν θαλάμω φωτός πεπληρωμένω, σπηλαίω παρέμεινας ω ιερότατε, κύκλω δε τούτου παρέστησας, ώσπερ ενόπλους, υπασπιστάς τας πράξεις σου Όσιε, εναποτειχίζοντας,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παρεμβολάς των παθών, εν τω νυμφώνι δε ήλασας, τω θείω μάκαρ, ω παρρησία νυν παριστάμενος, τω σω Νυμφίω και Θεώ ημών, της Αυτού εντρυφών ωραιότητος· Ον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ικέτευε σώσαι και φωτίσαι τας ψυχάς ημών.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Ως εξ αλήκτων πηγών εκ των λειψάνων, ναού και του μνήματος αεί την χάριν αντλών, Νείλος ο θείος προτίθησιν, εις ευωχίαν, της τούτου μνήμης εν η αθροίσθημεν,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τους πάντας εν πνέυματι χαρίτων θείων πληρών, δεύτε λοιπόν και συνδράμωμεν, και ευλογίας, εκ των τιμίων αυτού μετάσχομεν, θείων λειψάνων και δοξάσομεν,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τον εν Αγίοις Χριστόν τον Θεόν ημών, δοξαζόμενον όντως, και αυτοίς αναπαυόμενον.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Δόξα. Ήχος πλ. α</w:t>
      </w:r>
      <w:r>
        <w:rPr>
          <w:rFonts w:ascii="Tahoma" w:hAnsi="Tahoma" w:cs="Tahoma"/>
          <w:b/>
          <w:bCs/>
        </w:rPr>
        <w:t>’</w:t>
      </w:r>
      <w:r w:rsidRPr="0052001A">
        <w:rPr>
          <w:rFonts w:ascii="Tahoma" w:hAnsi="Tahoma" w:cs="Tahoma"/>
          <w:b/>
          <w:bCs/>
        </w:rPr>
        <w:t xml:space="preserve"> 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Σήμερον συνεξέλαμψεν ημίν, τετρασήμαντος χαρμοσύνως εαρινής χάριτος, ως εκ τεσσάρων συγκροτουμένης χαρίτων· της γαρ πρώτης ημών χρονικής γεννήσεως, και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της μελλούσης ανακαινίσως εικών αληθώς εστι το έαρ· απαρχή δε και πρωτότυπον της μελλούσης, η ζωηφόρος του Σωτήρος Ανάστασις, και πάσαι αι υπέρλαμπροι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ημέραι αύται της δ’ αυ εσομένης δόξης τε και λαμπρότητος, η εν ουρανώ του Σταυρού λαμπρά σημαία· μεθ’ ων τα αυτά συνεξεικονίζει σήμερον η εκ γης φανέρωσις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των ευόσμων και λαμπρών, του θείου Νείλου λειψάνων. Ταύτα ημίν Θεός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τα καλά συνεκλάμπει, εν τη εβδόμη ταύτη, του λαμπροτάτου των μηνών ημέρα, την άδυτον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και ανέσπερον Μωσαϊκήν εβδόμην κηρύττοντα. Δεύτε ουν αδελφοί, της αλήκτου χαράς εκείνης τα προοίμια, πνευματικώς ευφρανθρώμεν και υπογραμμόν έχοντες, τον</w:t>
      </w:r>
      <w:r>
        <w:rPr>
          <w:rFonts w:ascii="Tahoma" w:hAnsi="Tahoma" w:cs="Tahoma"/>
        </w:rPr>
        <w:t xml:space="preserve"> </w:t>
      </w:r>
      <w:r w:rsidRPr="00334B34">
        <w:rPr>
          <w:rFonts w:ascii="Tahoma" w:hAnsi="Tahoma" w:cs="Tahoma"/>
        </w:rPr>
        <w:t>εις ευφημίαν προκείμενον ημίν Πατέρα. Τούτον μιμησάμενοι, εις ουρανόν ανατείνομεν το όμμα· ίνα συν αυτώ και των αιωνίων αγαθών επιτύχωμεν.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Και νυν. Της Εορτής.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Δοξολογία Μεγάλη και Απόλυσις.</w:t>
      </w:r>
    </w:p>
    <w:p w:rsidR="006119A7" w:rsidRPr="0052001A" w:rsidRDefault="006119A7" w:rsidP="0052001A">
      <w:pPr>
        <w:spacing w:line="360" w:lineRule="auto"/>
        <w:jc w:val="center"/>
        <w:rPr>
          <w:rFonts w:ascii="Tahoma" w:hAnsi="Tahoma" w:cs="Tahoma"/>
          <w:b/>
          <w:bCs/>
        </w:rPr>
      </w:pPr>
      <w:r w:rsidRPr="0052001A">
        <w:rPr>
          <w:rFonts w:ascii="Tahoma" w:hAnsi="Tahoma" w:cs="Tahoma"/>
          <w:b/>
          <w:bCs/>
        </w:rPr>
        <w:t>Μεγαλυνάριον.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Νείλον τον πηγάσαντα αληθώς, νάματα δακρύων, και κεράσαντα γλυκασμόν, την σεπτήν Τριάδα, εξ ης αντεκεράσθη, τα νάματα των μύρων, ύμνοις τιμήσωμεν.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Η/Υ ΠΗΓΗ: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  <w:lang w:val="en-US"/>
        </w:rPr>
        <w:t>Voutsinasilias</w:t>
      </w:r>
      <w:r w:rsidRPr="00334B34">
        <w:rPr>
          <w:rFonts w:ascii="Tahoma" w:hAnsi="Tahoma" w:cs="Tahoma"/>
        </w:rPr>
        <w:t>.blogspot.gr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  <w:r w:rsidRPr="00334B34">
        <w:rPr>
          <w:rFonts w:ascii="Tahoma" w:hAnsi="Tahoma" w:cs="Tahoma"/>
        </w:rPr>
        <w:t>http://voutsinasilias.blogspot.gr/2016/04/7.html</w:t>
      </w: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</w:p>
    <w:p w:rsidR="006119A7" w:rsidRPr="00334B34" w:rsidRDefault="006119A7" w:rsidP="00334B34">
      <w:pPr>
        <w:spacing w:line="360" w:lineRule="auto"/>
        <w:jc w:val="both"/>
        <w:rPr>
          <w:rFonts w:ascii="Tahoma" w:hAnsi="Tahoma" w:cs="Tahoma"/>
        </w:rPr>
      </w:pPr>
    </w:p>
    <w:sectPr w:rsidR="006119A7" w:rsidRPr="00334B34" w:rsidSect="009427AD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9A7" w:rsidRDefault="006119A7" w:rsidP="00334B34">
      <w:pPr>
        <w:spacing w:after="0" w:line="240" w:lineRule="auto"/>
      </w:pPr>
      <w:r>
        <w:separator/>
      </w:r>
    </w:p>
  </w:endnote>
  <w:endnote w:type="continuationSeparator" w:id="0">
    <w:p w:rsidR="006119A7" w:rsidRDefault="006119A7" w:rsidP="0033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9A7" w:rsidRDefault="006119A7">
    <w:pPr>
      <w:pStyle w:val="Footer"/>
      <w:jc w:val="center"/>
    </w:pPr>
    <w:fldSimple w:instr=" PAGE   \* MERGEFORMAT ">
      <w:r>
        <w:rPr>
          <w:noProof/>
        </w:rPr>
        <w:t>16</w:t>
      </w:r>
    </w:fldSimple>
  </w:p>
  <w:p w:rsidR="006119A7" w:rsidRDefault="006119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9A7" w:rsidRDefault="006119A7" w:rsidP="00334B34">
      <w:pPr>
        <w:spacing w:after="0" w:line="240" w:lineRule="auto"/>
      </w:pPr>
      <w:r>
        <w:separator/>
      </w:r>
    </w:p>
  </w:footnote>
  <w:footnote w:type="continuationSeparator" w:id="0">
    <w:p w:rsidR="006119A7" w:rsidRDefault="006119A7" w:rsidP="00334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9A7" w:rsidRDefault="006119A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16A9"/>
    <w:rsid w:val="0004444E"/>
    <w:rsid w:val="002775B4"/>
    <w:rsid w:val="00334B34"/>
    <w:rsid w:val="00471573"/>
    <w:rsid w:val="004A6AD4"/>
    <w:rsid w:val="00506462"/>
    <w:rsid w:val="0052001A"/>
    <w:rsid w:val="006119A7"/>
    <w:rsid w:val="007B1561"/>
    <w:rsid w:val="008B1690"/>
    <w:rsid w:val="009370FE"/>
    <w:rsid w:val="009427AD"/>
    <w:rsid w:val="009E2F9B"/>
    <w:rsid w:val="009F71C0"/>
    <w:rsid w:val="00A42BFE"/>
    <w:rsid w:val="00A7569A"/>
    <w:rsid w:val="00AB5AD2"/>
    <w:rsid w:val="00C10B4D"/>
    <w:rsid w:val="00D50646"/>
    <w:rsid w:val="00EE16A9"/>
    <w:rsid w:val="00F84A06"/>
    <w:rsid w:val="00F94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7A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34B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34B34"/>
  </w:style>
  <w:style w:type="paragraph" w:styleId="Footer">
    <w:name w:val="footer"/>
    <w:basedOn w:val="Normal"/>
    <w:link w:val="FooterChar"/>
    <w:uiPriority w:val="99"/>
    <w:rsid w:val="00334B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34B34"/>
  </w:style>
  <w:style w:type="paragraph" w:styleId="BalloonText">
    <w:name w:val="Balloon Text"/>
    <w:basedOn w:val="Normal"/>
    <w:link w:val="BalloonTextChar"/>
    <w:uiPriority w:val="99"/>
    <w:semiHidden/>
    <w:rsid w:val="00520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00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25</Pages>
  <Words>6220</Words>
  <Characters>-32766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Ιωάννης</dc:creator>
  <cp:keywords/>
  <dc:description/>
  <cp:lastModifiedBy>γιάννης</cp:lastModifiedBy>
  <cp:revision>12</cp:revision>
  <dcterms:created xsi:type="dcterms:W3CDTF">2016-04-30T12:52:00Z</dcterms:created>
  <dcterms:modified xsi:type="dcterms:W3CDTF">2018-05-05T12:29:00Z</dcterms:modified>
</cp:coreProperties>
</file>